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A256E" w14:textId="77E1B2FD" w:rsidR="001F1F08" w:rsidRPr="002D1701" w:rsidRDefault="001917E2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drawing>
          <wp:inline distT="0" distB="0" distL="0" distR="0" wp14:anchorId="301953A2" wp14:editId="43B99BDE">
            <wp:extent cx="9261703" cy="6553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1" t="5167" r="11329" b="53276"/>
                    <a:stretch/>
                  </pic:blipFill>
                  <pic:spPr bwMode="auto">
                    <a:xfrm>
                      <a:off x="0" y="0"/>
                      <a:ext cx="9268070" cy="65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5A4FDE" w14:textId="77777777" w:rsidR="0087392F" w:rsidRPr="002D1701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2D1701">
        <w:rPr>
          <w:rFonts w:ascii="Calibri" w:hAnsi="Calibri" w:cs="Calibri"/>
          <w:b/>
          <w:sz w:val="28"/>
          <w:szCs w:val="28"/>
          <w:u w:val="single"/>
        </w:rPr>
        <w:t xml:space="preserve">SYSTEM </w:t>
      </w:r>
      <w:r w:rsidR="000509ED" w:rsidRPr="002D1701">
        <w:rPr>
          <w:rFonts w:ascii="Calibri" w:hAnsi="Calibri" w:cs="Calibri"/>
          <w:b/>
          <w:sz w:val="28"/>
          <w:szCs w:val="28"/>
          <w:u w:val="single"/>
        </w:rPr>
        <w:t>0123-LB12</w:t>
      </w:r>
    </w:p>
    <w:p w14:paraId="3EC5F3DD" w14:textId="77777777" w:rsidR="00D62C26" w:rsidRDefault="00D62C26">
      <w:pPr>
        <w:rPr>
          <w:rFonts w:ascii="Calibri" w:hAnsi="Calibri" w:cs="Calibri"/>
          <w:sz w:val="28"/>
          <w:szCs w:val="28"/>
        </w:rPr>
      </w:pPr>
    </w:p>
    <w:p w14:paraId="3BB6EA97" w14:textId="2846CA27" w:rsidR="00A44E4D" w:rsidRPr="002D1701" w:rsidRDefault="00A44E4D">
      <w:pPr>
        <w:rPr>
          <w:rFonts w:ascii="Calibri" w:hAnsi="Calibri" w:cs="Calibri"/>
          <w:sz w:val="28"/>
          <w:szCs w:val="28"/>
        </w:rPr>
        <w:sectPr w:rsidR="00A44E4D" w:rsidRPr="002D1701" w:rsidSect="001639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340" w:gutter="0"/>
          <w:paperSrc w:first="1" w:other="1"/>
          <w:cols w:space="720"/>
        </w:sectPr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4673"/>
      </w:tblGrid>
      <w:tr w:rsidR="00A44E4D" w14:paraId="203B25C7" w14:textId="77777777" w:rsidTr="009A2C1E">
        <w:tc>
          <w:tcPr>
            <w:tcW w:w="4673" w:type="dxa"/>
            <w:shd w:val="clear" w:color="auto" w:fill="FFFF00"/>
          </w:tcPr>
          <w:p w14:paraId="4548EC52" w14:textId="77777777" w:rsidR="00A44E4D" w:rsidRDefault="00A44E4D" w:rsidP="009A2C1E">
            <w:pPr>
              <w:pStyle w:val="Sidhuvud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  <w:p w14:paraId="199ED943" w14:textId="77777777" w:rsidR="00A44E4D" w:rsidRPr="008A767E" w:rsidRDefault="00A44E4D" w:rsidP="009A2C1E">
            <w:pPr>
              <w:pStyle w:val="Sidhuvud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highlight w:val="yellow"/>
              </w:rPr>
            </w:pPr>
            <w:r w:rsidRPr="008A767E">
              <w:rPr>
                <w:rFonts w:ascii="Calibri" w:hAnsi="Calibri" w:cs="Calibri"/>
                <w:highlight w:val="yellow"/>
              </w:rPr>
              <w:t xml:space="preserve">OBS! </w:t>
            </w:r>
          </w:p>
          <w:p w14:paraId="02DDB059" w14:textId="1E593A74" w:rsidR="00A44E4D" w:rsidRDefault="008127E6" w:rsidP="009A2C1E">
            <w:pPr>
              <w:pStyle w:val="Sidhuvud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Är kökskåpor försedd med </w:t>
            </w:r>
            <w:r w:rsidR="00A44E4D">
              <w:rPr>
                <w:rFonts w:ascii="Calibri" w:hAnsi="Calibri" w:cs="Calibri"/>
              </w:rPr>
              <w:t xml:space="preserve">turboswing ska </w:t>
            </w:r>
            <w:r>
              <w:rPr>
                <w:rFonts w:ascii="Calibri" w:hAnsi="Calibri" w:cs="Calibri"/>
              </w:rPr>
              <w:t xml:space="preserve">säkerhetsbrytare för den </w:t>
            </w:r>
            <w:r w:rsidR="00A44E4D">
              <w:rPr>
                <w:rFonts w:ascii="Calibri" w:hAnsi="Calibri" w:cs="Calibri"/>
              </w:rPr>
              <w:t xml:space="preserve">monteras synligt i kök. </w:t>
            </w:r>
          </w:p>
          <w:p w14:paraId="3A59C083" w14:textId="6EDF2D67" w:rsidR="00A44E4D" w:rsidRDefault="00A44E4D" w:rsidP="009A2C1E">
            <w:pPr>
              <w:pStyle w:val="Sidhuvud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</w:tr>
    </w:tbl>
    <w:p w14:paraId="73526EE8" w14:textId="77777777" w:rsidR="00253E4F" w:rsidRPr="002D1701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p w14:paraId="3C75A222" w14:textId="03158EB3" w:rsidR="00463937" w:rsidRPr="002D1701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Placering:</w:t>
      </w:r>
      <w:r w:rsidR="004B7087" w:rsidRPr="002D1701">
        <w:rPr>
          <w:rFonts w:ascii="Calibri" w:eastAsia="MS Mincho" w:hAnsi="Calibri" w:cs="Calibri"/>
          <w:sz w:val="22"/>
          <w:szCs w:val="22"/>
        </w:rPr>
        <w:tab/>
      </w:r>
      <w:r w:rsidR="00620170" w:rsidRPr="002D1701">
        <w:rPr>
          <w:rFonts w:ascii="Calibri" w:eastAsia="MS Mincho" w:hAnsi="Calibri" w:cs="Calibri"/>
          <w:sz w:val="22"/>
          <w:szCs w:val="22"/>
        </w:rPr>
        <w:t>SN11</w:t>
      </w:r>
      <w:r w:rsidR="00A2405D" w:rsidRPr="002D1701">
        <w:rPr>
          <w:rFonts w:ascii="Calibri" w:eastAsia="MS Mincho" w:hAnsi="Calibri" w:cs="Calibri"/>
          <w:sz w:val="22"/>
          <w:szCs w:val="22"/>
        </w:rPr>
        <w:tab/>
      </w:r>
      <w:r w:rsidR="00881B52" w:rsidRPr="002D1701">
        <w:rPr>
          <w:rFonts w:ascii="Calibri" w:eastAsia="MS Mincho" w:hAnsi="Calibri" w:cs="Calibri"/>
          <w:sz w:val="22"/>
          <w:szCs w:val="22"/>
        </w:rPr>
        <w:t>A</w:t>
      </w:r>
      <w:r w:rsidR="000656D5" w:rsidRPr="002D1701">
        <w:rPr>
          <w:rFonts w:ascii="Calibri" w:eastAsia="MS Mincho" w:hAnsi="Calibri" w:cs="Calibri"/>
          <w:sz w:val="22"/>
          <w:szCs w:val="22"/>
        </w:rPr>
        <w:t>xxx</w:t>
      </w:r>
      <w:r w:rsidR="00A2405D" w:rsidRPr="002D1701">
        <w:rPr>
          <w:rFonts w:ascii="Calibri" w:eastAsia="MS Mincho" w:hAnsi="Calibri" w:cs="Calibri"/>
          <w:sz w:val="22"/>
          <w:szCs w:val="22"/>
        </w:rPr>
        <w:t xml:space="preserve"> </w:t>
      </w:r>
      <w:r w:rsidR="002A7D72" w:rsidRPr="002D1701">
        <w:rPr>
          <w:rFonts w:ascii="Calibri" w:eastAsia="MS Mincho" w:hAnsi="Calibri" w:cs="Calibri"/>
          <w:sz w:val="22"/>
          <w:szCs w:val="22"/>
        </w:rPr>
        <w:t>Kök</w:t>
      </w:r>
      <w:r w:rsidR="00A2405D" w:rsidRPr="002D1701">
        <w:rPr>
          <w:rFonts w:ascii="Calibri" w:eastAsia="MS Mincho" w:hAnsi="Calibri" w:cs="Calibri"/>
          <w:sz w:val="22"/>
          <w:szCs w:val="22"/>
        </w:rPr>
        <w:t>, plan xxx hus A.</w:t>
      </w:r>
    </w:p>
    <w:p w14:paraId="07D9C2E7" w14:textId="77777777" w:rsidR="000441E9" w:rsidRPr="002D1701" w:rsidRDefault="00B72ACC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ab/>
      </w:r>
      <w:r w:rsidR="00DB1F15" w:rsidRPr="002D1701">
        <w:rPr>
          <w:rFonts w:ascii="Calibri" w:eastAsia="MS Mincho" w:hAnsi="Calibri" w:cs="Calibri"/>
          <w:sz w:val="22"/>
          <w:szCs w:val="22"/>
        </w:rPr>
        <w:t>LB1</w:t>
      </w:r>
      <w:r w:rsidR="000509ED" w:rsidRPr="002D1701">
        <w:rPr>
          <w:rFonts w:ascii="Calibri" w:eastAsia="MS Mincho" w:hAnsi="Calibri" w:cs="Calibri"/>
          <w:sz w:val="22"/>
          <w:szCs w:val="22"/>
        </w:rPr>
        <w:t>2</w:t>
      </w:r>
      <w:r w:rsidR="00463937" w:rsidRPr="002D1701">
        <w:rPr>
          <w:rFonts w:ascii="Calibri" w:eastAsia="MS Mincho" w:hAnsi="Calibri" w:cs="Calibri"/>
          <w:sz w:val="22"/>
          <w:szCs w:val="22"/>
        </w:rPr>
        <w:tab/>
      </w:r>
      <w:r w:rsidR="00DB1F15" w:rsidRPr="002D1701">
        <w:rPr>
          <w:rFonts w:ascii="Calibri" w:eastAsia="MS Mincho" w:hAnsi="Calibri" w:cs="Calibri"/>
          <w:sz w:val="22"/>
          <w:szCs w:val="22"/>
        </w:rPr>
        <w:t>A</w:t>
      </w:r>
      <w:r w:rsidR="000656D5" w:rsidRPr="002D1701">
        <w:rPr>
          <w:rFonts w:ascii="Calibri" w:eastAsia="MS Mincho" w:hAnsi="Calibri" w:cs="Calibri"/>
          <w:sz w:val="22"/>
          <w:szCs w:val="22"/>
        </w:rPr>
        <w:t>xxx</w:t>
      </w:r>
      <w:r w:rsidR="00DB1F15" w:rsidRPr="002D1701">
        <w:rPr>
          <w:rFonts w:ascii="Calibri" w:eastAsia="MS Mincho" w:hAnsi="Calibri" w:cs="Calibri"/>
          <w:sz w:val="22"/>
          <w:szCs w:val="22"/>
        </w:rPr>
        <w:t xml:space="preserve"> </w:t>
      </w:r>
      <w:r w:rsidR="00A45A0F" w:rsidRPr="002D1701">
        <w:rPr>
          <w:rFonts w:ascii="Calibri" w:eastAsia="MS Mincho" w:hAnsi="Calibri" w:cs="Calibri"/>
          <w:sz w:val="22"/>
          <w:szCs w:val="22"/>
        </w:rPr>
        <w:t>F</w:t>
      </w:r>
      <w:r w:rsidR="00881B52" w:rsidRPr="002D1701">
        <w:rPr>
          <w:rFonts w:ascii="Calibri" w:eastAsia="MS Mincho" w:hAnsi="Calibri" w:cs="Calibri"/>
          <w:sz w:val="22"/>
          <w:szCs w:val="22"/>
        </w:rPr>
        <w:t>läktrum</w:t>
      </w:r>
      <w:r w:rsidR="004B7087" w:rsidRPr="002D1701">
        <w:rPr>
          <w:rFonts w:ascii="Calibri" w:eastAsia="MS Mincho" w:hAnsi="Calibri" w:cs="Calibri"/>
          <w:sz w:val="22"/>
          <w:szCs w:val="22"/>
        </w:rPr>
        <w:t>,</w:t>
      </w:r>
      <w:r w:rsidR="002A7D72" w:rsidRPr="002D1701">
        <w:rPr>
          <w:rFonts w:ascii="Calibri" w:eastAsia="MS Mincho" w:hAnsi="Calibri" w:cs="Calibri"/>
          <w:sz w:val="22"/>
          <w:szCs w:val="22"/>
        </w:rPr>
        <w:t xml:space="preserve"> </w:t>
      </w:r>
      <w:r w:rsidR="00A2405D" w:rsidRPr="002D1701">
        <w:rPr>
          <w:rFonts w:ascii="Calibri" w:eastAsia="MS Mincho" w:hAnsi="Calibri" w:cs="Calibri"/>
          <w:sz w:val="22"/>
          <w:szCs w:val="22"/>
        </w:rPr>
        <w:t>plan xxx</w:t>
      </w:r>
      <w:r w:rsidR="004B7087" w:rsidRPr="002D1701">
        <w:rPr>
          <w:rFonts w:ascii="Calibri" w:eastAsia="MS Mincho" w:hAnsi="Calibri" w:cs="Calibri"/>
          <w:sz w:val="22"/>
          <w:szCs w:val="22"/>
        </w:rPr>
        <w:t xml:space="preserve"> hus A</w:t>
      </w:r>
      <w:r w:rsidR="00620170" w:rsidRPr="002D1701">
        <w:rPr>
          <w:rFonts w:ascii="Calibri" w:eastAsia="MS Mincho" w:hAnsi="Calibri" w:cs="Calibri"/>
          <w:sz w:val="22"/>
          <w:szCs w:val="22"/>
        </w:rPr>
        <w:t>.</w:t>
      </w:r>
    </w:p>
    <w:p w14:paraId="4816D582" w14:textId="4B521A4B" w:rsidR="00DB1F15" w:rsidRPr="002D1701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2D1701">
        <w:rPr>
          <w:rFonts w:ascii="Calibri" w:eastAsia="MS Mincho" w:hAnsi="Calibri" w:cs="Calibri"/>
          <w:sz w:val="22"/>
          <w:szCs w:val="22"/>
        </w:rPr>
        <w:tab/>
      </w:r>
      <w:r w:rsidR="00D83E3A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A2405D" w:rsidRPr="002D1701">
        <w:rPr>
          <w:rFonts w:ascii="Calibri" w:eastAsia="MS Mincho" w:hAnsi="Calibri" w:cs="Calibri"/>
          <w:sz w:val="22"/>
          <w:szCs w:val="22"/>
          <w:lang w:val="en-US"/>
        </w:rPr>
        <w:tab/>
        <w:t>A</w:t>
      </w:r>
      <w:r w:rsidR="000656D5" w:rsidRPr="002D1701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A2405D" w:rsidRPr="002D1701">
        <w:rPr>
          <w:rFonts w:ascii="Calibri" w:eastAsia="MS Mincho" w:hAnsi="Calibri" w:cs="Calibri"/>
          <w:sz w:val="22"/>
          <w:szCs w:val="22"/>
          <w:lang w:val="en-US"/>
        </w:rPr>
        <w:t xml:space="preserve"> Fläktrum, plan xxx hus </w:t>
      </w:r>
      <w:r w:rsidRPr="002D1701">
        <w:rPr>
          <w:rFonts w:ascii="Calibri" w:eastAsia="MS Mincho" w:hAnsi="Calibri" w:cs="Calibri"/>
          <w:sz w:val="22"/>
          <w:szCs w:val="22"/>
          <w:lang w:val="en-US"/>
        </w:rPr>
        <w:t>A.</w:t>
      </w:r>
    </w:p>
    <w:p w14:paraId="2F09C1E8" w14:textId="77777777" w:rsidR="00541D5C" w:rsidRPr="002D1701" w:rsidRDefault="00A2405D" w:rsidP="00922F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2D1701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2460A76B" w14:textId="77777777" w:rsidR="00463937" w:rsidRPr="002D1701" w:rsidRDefault="00541D5C" w:rsidP="0045243D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hAnsi="Calibri" w:cs="Calibri"/>
          <w:sz w:val="22"/>
          <w:szCs w:val="22"/>
        </w:rPr>
        <w:t>Betjänar:</w:t>
      </w:r>
      <w:r w:rsidRPr="002D1701">
        <w:rPr>
          <w:rFonts w:ascii="Calibri" w:hAnsi="Calibri" w:cs="Calibri"/>
          <w:sz w:val="22"/>
          <w:szCs w:val="22"/>
        </w:rPr>
        <w:tab/>
      </w:r>
      <w:r w:rsidR="00CD1BDD" w:rsidRPr="002D1701">
        <w:rPr>
          <w:rFonts w:ascii="Calibri" w:hAnsi="Calibri" w:cs="Calibri"/>
          <w:sz w:val="22"/>
          <w:szCs w:val="22"/>
        </w:rPr>
        <w:tab/>
      </w:r>
      <w:r w:rsidR="000509ED" w:rsidRPr="002D1701">
        <w:rPr>
          <w:rFonts w:ascii="Calibri" w:eastAsia="MS Mincho" w:hAnsi="Calibri" w:cs="Calibri"/>
          <w:sz w:val="22"/>
          <w:szCs w:val="22"/>
        </w:rPr>
        <w:t>Kök</w:t>
      </w:r>
      <w:r w:rsidR="00CD1BDD" w:rsidRPr="002D1701">
        <w:rPr>
          <w:rFonts w:ascii="Calibri" w:eastAsia="MS Mincho" w:hAnsi="Calibri" w:cs="Calibri"/>
          <w:sz w:val="22"/>
          <w:szCs w:val="22"/>
        </w:rPr>
        <w:t xml:space="preserve"> </w:t>
      </w:r>
      <w:r w:rsidRPr="002D1701">
        <w:rPr>
          <w:rFonts w:ascii="Calibri" w:eastAsia="MS Mincho" w:hAnsi="Calibri" w:cs="Calibri"/>
          <w:sz w:val="22"/>
          <w:szCs w:val="22"/>
        </w:rPr>
        <w:t xml:space="preserve">plan </w:t>
      </w:r>
      <w:r w:rsidR="000656D5" w:rsidRPr="002D1701">
        <w:rPr>
          <w:rFonts w:ascii="Calibri" w:eastAsia="MS Mincho" w:hAnsi="Calibri" w:cs="Calibri"/>
          <w:sz w:val="22"/>
          <w:szCs w:val="22"/>
        </w:rPr>
        <w:t>xxx</w:t>
      </w:r>
      <w:r w:rsidR="0045243D">
        <w:rPr>
          <w:rFonts w:ascii="Calibri" w:eastAsia="MS Mincho" w:hAnsi="Calibri" w:cs="Calibri"/>
          <w:sz w:val="22"/>
          <w:szCs w:val="22"/>
        </w:rPr>
        <w:t>, h</w:t>
      </w:r>
      <w:r w:rsidR="00CD1BDD" w:rsidRPr="002D1701">
        <w:rPr>
          <w:rFonts w:ascii="Calibri" w:eastAsia="MS Mincho" w:hAnsi="Calibri" w:cs="Calibri"/>
          <w:sz w:val="22"/>
          <w:szCs w:val="22"/>
        </w:rPr>
        <w:t>us A.</w:t>
      </w:r>
    </w:p>
    <w:p w14:paraId="2B0367F3" w14:textId="77777777" w:rsidR="00CD1BDD" w:rsidRPr="002D1701" w:rsidRDefault="00CD1BDD" w:rsidP="00541D5C">
      <w:pPr>
        <w:pStyle w:val="Sidhuvud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3CB791F8" w14:textId="2F164951" w:rsidR="00D62C26" w:rsidRPr="006478D9" w:rsidRDefault="00D56048" w:rsidP="00491C63">
      <w:pPr>
        <w:pStyle w:val="Sidhuvud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>Apparatskåp:</w:t>
      </w:r>
      <w:r w:rsidR="00541D5C" w:rsidRPr="006478D9">
        <w:rPr>
          <w:rFonts w:ascii="Calibri" w:eastAsia="MS Mincho" w:hAnsi="Calibri" w:cs="Calibri"/>
          <w:sz w:val="22"/>
          <w:szCs w:val="22"/>
        </w:rPr>
        <w:tab/>
      </w:r>
      <w:r w:rsidR="00D83E3A" w:rsidRPr="006478D9">
        <w:rPr>
          <w:rFonts w:ascii="Calibri" w:eastAsia="MS Mincho" w:hAnsi="Calibri" w:cs="Calibri"/>
          <w:sz w:val="22"/>
          <w:szCs w:val="22"/>
        </w:rPr>
        <w:t>AS_Axxx</w:t>
      </w:r>
    </w:p>
    <w:p w14:paraId="6967B5E0" w14:textId="77777777" w:rsidR="00541D5C" w:rsidRPr="006478D9" w:rsidRDefault="00491C63" w:rsidP="00491C63">
      <w:pPr>
        <w:pStyle w:val="Sidhuvud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6478D9">
        <w:rPr>
          <w:rFonts w:ascii="Calibri" w:eastAsia="MS Mincho" w:hAnsi="Calibri" w:cs="Calibri"/>
          <w:sz w:val="22"/>
          <w:szCs w:val="22"/>
        </w:rPr>
        <w:t>DUC/PLC:</w:t>
      </w:r>
      <w:r w:rsidRPr="006478D9">
        <w:rPr>
          <w:rFonts w:ascii="Calibri" w:eastAsia="MS Mincho" w:hAnsi="Calibri" w:cs="Calibri"/>
          <w:sz w:val="22"/>
          <w:szCs w:val="22"/>
        </w:rPr>
        <w:tab/>
      </w:r>
      <w:r w:rsidR="000656D5" w:rsidRPr="006478D9">
        <w:rPr>
          <w:rFonts w:ascii="Calibri" w:eastAsia="MS Mincho" w:hAnsi="Calibri" w:cs="Calibri"/>
          <w:sz w:val="22"/>
          <w:szCs w:val="22"/>
        </w:rPr>
        <w:t>0123</w:t>
      </w:r>
      <w:r w:rsidR="00541D5C" w:rsidRPr="006478D9">
        <w:rPr>
          <w:rFonts w:ascii="Calibri" w:eastAsia="MS Mincho" w:hAnsi="Calibri" w:cs="Calibri"/>
          <w:sz w:val="22"/>
          <w:szCs w:val="22"/>
        </w:rPr>
        <w:t>A</w:t>
      </w:r>
      <w:r w:rsidR="000656D5" w:rsidRPr="006478D9">
        <w:rPr>
          <w:rFonts w:ascii="Calibri" w:eastAsia="MS Mincho" w:hAnsi="Calibri" w:cs="Calibri"/>
          <w:sz w:val="22"/>
          <w:szCs w:val="22"/>
        </w:rPr>
        <w:t>xxx</w:t>
      </w:r>
      <w:r w:rsidR="00541D5C" w:rsidRPr="006478D9">
        <w:rPr>
          <w:rFonts w:ascii="Calibri" w:eastAsia="MS Mincho" w:hAnsi="Calibri" w:cs="Calibri"/>
          <w:sz w:val="22"/>
          <w:szCs w:val="22"/>
        </w:rPr>
        <w:t>D</w:t>
      </w:r>
      <w:r w:rsidR="000656D5" w:rsidRPr="006478D9">
        <w:rPr>
          <w:rFonts w:ascii="Calibri" w:eastAsia="MS Mincho" w:hAnsi="Calibri" w:cs="Calibri"/>
          <w:sz w:val="22"/>
          <w:szCs w:val="22"/>
        </w:rPr>
        <w:t>xxx</w:t>
      </w:r>
    </w:p>
    <w:p w14:paraId="4AB949F6" w14:textId="77777777" w:rsidR="00756ECC" w:rsidRPr="006478D9" w:rsidRDefault="00756ECC" w:rsidP="00F37A60">
      <w:pPr>
        <w:rPr>
          <w:rFonts w:ascii="Calibri" w:eastAsia="MS Mincho" w:hAnsi="Calibri" w:cs="Calibri"/>
          <w:sz w:val="28"/>
          <w:szCs w:val="28"/>
        </w:rPr>
      </w:pPr>
    </w:p>
    <w:p w14:paraId="4157384F" w14:textId="77777777" w:rsidR="00F37A60" w:rsidRPr="002D1701" w:rsidRDefault="004E6E2F" w:rsidP="00F37A60">
      <w:pPr>
        <w:rPr>
          <w:rFonts w:ascii="Calibri" w:eastAsia="MS Mincho" w:hAnsi="Calibri" w:cs="Calibri"/>
          <w:b/>
          <w:szCs w:val="24"/>
          <w:u w:val="single"/>
        </w:rPr>
      </w:pPr>
      <w:r w:rsidRPr="002D1701">
        <w:rPr>
          <w:rFonts w:ascii="Calibri" w:eastAsia="MS Mincho" w:hAnsi="Calibri" w:cs="Calibri"/>
          <w:b/>
          <w:szCs w:val="24"/>
          <w:u w:val="single"/>
        </w:rPr>
        <w:t>STYR</w:t>
      </w:r>
      <w:r w:rsidR="008A20EB" w:rsidRPr="002D1701">
        <w:rPr>
          <w:rFonts w:ascii="Calibri" w:eastAsia="MS Mincho" w:hAnsi="Calibri" w:cs="Calibri"/>
          <w:b/>
          <w:szCs w:val="24"/>
          <w:u w:val="single"/>
        </w:rPr>
        <w:t>NING</w:t>
      </w:r>
    </w:p>
    <w:p w14:paraId="4A1815A7" w14:textId="77777777" w:rsidR="00C30122" w:rsidRPr="002D1701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</w:rPr>
      </w:pPr>
    </w:p>
    <w:p w14:paraId="1903712D" w14:textId="77777777" w:rsidR="0087392F" w:rsidRPr="002D1701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Aggregat manövreras med serviceomkopplare</w:t>
      </w:r>
      <w:r w:rsidR="00671CA6" w:rsidRPr="002D1701">
        <w:rPr>
          <w:rFonts w:ascii="Calibri" w:eastAsia="MS Mincho" w:hAnsi="Calibri" w:cs="Calibri"/>
          <w:sz w:val="22"/>
          <w:szCs w:val="22"/>
        </w:rPr>
        <w:t xml:space="preserve"> SO1</w:t>
      </w:r>
      <w:r w:rsidRPr="002D1701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34198618" w14:textId="77777777" w:rsidR="000E4D1F" w:rsidRPr="002D1701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523A09C7" w14:textId="77777777" w:rsidR="0040795F" w:rsidRPr="002D1701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179606F0" w14:textId="6C7F0509" w:rsidR="0087392F" w:rsidRPr="002D1701" w:rsidRDefault="0087392F" w:rsidP="004B4162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b/>
          <w:bCs/>
          <w:sz w:val="22"/>
          <w:szCs w:val="22"/>
        </w:rPr>
        <w:t>FRÅN</w:t>
      </w:r>
      <w:r w:rsidR="00E90011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2D1701">
        <w:rPr>
          <w:rFonts w:ascii="Calibri" w:eastAsia="MS Mincho" w:hAnsi="Calibri" w:cs="Calibri"/>
          <w:b/>
          <w:bCs/>
          <w:sz w:val="22"/>
          <w:szCs w:val="22"/>
        </w:rPr>
        <w:t xml:space="preserve"> </w:t>
      </w:r>
      <w:r w:rsidRPr="002D1701">
        <w:rPr>
          <w:rFonts w:ascii="Calibri" w:eastAsia="MS Mincho" w:hAnsi="Calibri" w:cs="Calibri"/>
          <w:sz w:val="22"/>
          <w:szCs w:val="22"/>
        </w:rPr>
        <w:t xml:space="preserve">= </w:t>
      </w:r>
      <w:r w:rsidR="00E90011">
        <w:rPr>
          <w:rFonts w:ascii="Calibri" w:eastAsia="MS Mincho" w:hAnsi="Calibri" w:cs="Calibri"/>
          <w:sz w:val="22"/>
          <w:szCs w:val="22"/>
        </w:rPr>
        <w:tab/>
      </w:r>
      <w:r w:rsidRPr="002D1701">
        <w:rPr>
          <w:rFonts w:ascii="Calibri" w:eastAsia="MS Mincho" w:hAnsi="Calibri" w:cs="Calibri"/>
          <w:sz w:val="22"/>
          <w:szCs w:val="22"/>
        </w:rPr>
        <w:t>Aggregatet är avställt (återställning av larm).</w:t>
      </w:r>
    </w:p>
    <w:p w14:paraId="7194F163" w14:textId="1CAFD89C" w:rsidR="0087392F" w:rsidRPr="002D1701" w:rsidRDefault="0087392F" w:rsidP="004B4162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="00E90011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2D1701">
        <w:rPr>
          <w:rFonts w:ascii="Calibri" w:eastAsia="MS Mincho" w:hAnsi="Calibri" w:cs="Calibri"/>
          <w:b/>
          <w:bCs/>
          <w:sz w:val="22"/>
          <w:szCs w:val="22"/>
        </w:rPr>
        <w:t xml:space="preserve"> </w:t>
      </w:r>
      <w:r w:rsidRPr="002D1701">
        <w:rPr>
          <w:rFonts w:ascii="Calibri" w:eastAsia="MS Mincho" w:hAnsi="Calibri" w:cs="Calibri"/>
          <w:sz w:val="22"/>
          <w:szCs w:val="22"/>
        </w:rPr>
        <w:t xml:space="preserve">= </w:t>
      </w:r>
      <w:r w:rsidR="00E90011">
        <w:rPr>
          <w:rFonts w:ascii="Calibri" w:eastAsia="MS Mincho" w:hAnsi="Calibri" w:cs="Calibri"/>
          <w:sz w:val="22"/>
          <w:szCs w:val="22"/>
        </w:rPr>
        <w:tab/>
      </w:r>
      <w:r w:rsidRPr="002D1701">
        <w:rPr>
          <w:rFonts w:ascii="Calibri" w:eastAsia="MS Mincho" w:hAnsi="Calibri" w:cs="Calibri"/>
          <w:sz w:val="22"/>
          <w:szCs w:val="22"/>
        </w:rPr>
        <w:t>Aggregatet styrs via automatik</w:t>
      </w:r>
      <w:r w:rsidR="002A7D72" w:rsidRPr="002D1701">
        <w:rPr>
          <w:rFonts w:ascii="Calibri" w:eastAsia="MS Mincho" w:hAnsi="Calibri" w:cs="Calibri"/>
          <w:sz w:val="22"/>
          <w:szCs w:val="22"/>
        </w:rPr>
        <w:t>.</w:t>
      </w:r>
    </w:p>
    <w:p w14:paraId="79FD58C0" w14:textId="77777777" w:rsidR="0040795F" w:rsidRPr="002D1701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742AC46" w14:textId="5013A22B" w:rsidR="0087392F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2D1701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2D1701">
        <w:rPr>
          <w:rFonts w:ascii="Calibri" w:eastAsia="MS Mincho" w:hAnsi="Calibri" w:cs="Calibri"/>
          <w:sz w:val="22"/>
          <w:szCs w:val="22"/>
        </w:rPr>
        <w:t>.</w:t>
      </w:r>
    </w:p>
    <w:p w14:paraId="1C413B7E" w14:textId="0D940B85" w:rsidR="00E24531" w:rsidRDefault="00E24531" w:rsidP="0087392F">
      <w:pPr>
        <w:rPr>
          <w:rFonts w:ascii="Calibri" w:eastAsia="MS Mincho" w:hAnsi="Calibri" w:cs="Calibri"/>
          <w:sz w:val="22"/>
          <w:szCs w:val="22"/>
        </w:rPr>
      </w:pPr>
    </w:p>
    <w:p w14:paraId="2C24694F" w14:textId="77777777" w:rsidR="00E24531" w:rsidRPr="00E24531" w:rsidRDefault="00E24531" w:rsidP="00E24531">
      <w:pPr>
        <w:rPr>
          <w:rFonts w:ascii="Calibri" w:eastAsia="MS Mincho" w:hAnsi="Calibri" w:cs="Calibri"/>
          <w:sz w:val="22"/>
          <w:szCs w:val="22"/>
        </w:rPr>
      </w:pPr>
      <w:r w:rsidRPr="00E24531">
        <w:rPr>
          <w:rFonts w:ascii="Calibri" w:eastAsia="MS Mincho" w:hAnsi="Calibri" w:cs="Calibri"/>
          <w:sz w:val="22"/>
          <w:szCs w:val="22"/>
        </w:rPr>
        <w:t xml:space="preserve">I läge </w:t>
      </w:r>
      <w:r w:rsidRPr="00E24531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E24531">
        <w:rPr>
          <w:rFonts w:ascii="Calibri" w:eastAsia="MS Mincho" w:hAnsi="Calibri" w:cs="Calibri"/>
          <w:sz w:val="22"/>
          <w:szCs w:val="22"/>
        </w:rPr>
        <w:t xml:space="preserve"> styrs aggregatet via tidsschema att växla mellan: </w:t>
      </w:r>
    </w:p>
    <w:p w14:paraId="0BE8D697" w14:textId="4D0DC29F" w:rsidR="00E24531" w:rsidRPr="00E24531" w:rsidRDefault="00E24531" w:rsidP="00E24531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E24531">
        <w:rPr>
          <w:rFonts w:ascii="Calibri" w:eastAsia="MS Mincho" w:hAnsi="Calibri" w:cs="Calibri"/>
          <w:sz w:val="22"/>
          <w:szCs w:val="22"/>
        </w:rPr>
        <w:t xml:space="preserve">Stoppat aggregat </w:t>
      </w:r>
    </w:p>
    <w:p w14:paraId="7E7D1EFE" w14:textId="23F0310B" w:rsidR="00E24531" w:rsidRPr="00E24531" w:rsidRDefault="00E24531" w:rsidP="00E24531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E24531">
        <w:rPr>
          <w:rFonts w:ascii="Calibri" w:eastAsia="MS Mincho" w:hAnsi="Calibri" w:cs="Calibri"/>
          <w:sz w:val="22"/>
          <w:szCs w:val="22"/>
        </w:rPr>
        <w:t xml:space="preserve">Grundventilation </w:t>
      </w:r>
    </w:p>
    <w:p w14:paraId="211AE2B2" w14:textId="2F2E7503" w:rsidR="00E24531" w:rsidRPr="00E24531" w:rsidRDefault="00E24531" w:rsidP="00E24531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E24531">
        <w:rPr>
          <w:rFonts w:ascii="Calibri" w:eastAsia="MS Mincho" w:hAnsi="Calibri" w:cs="Calibri"/>
          <w:sz w:val="22"/>
          <w:szCs w:val="22"/>
        </w:rPr>
        <w:t xml:space="preserve">Forcering (verksamhetsdrift) </w:t>
      </w:r>
    </w:p>
    <w:p w14:paraId="23D7A9E9" w14:textId="4A63D166" w:rsidR="000E4D1F" w:rsidRDefault="00E24531" w:rsidP="00E24531">
      <w:pPr>
        <w:rPr>
          <w:rFonts w:ascii="Calibri" w:eastAsia="MS Mincho" w:hAnsi="Calibri" w:cs="Calibri"/>
          <w:sz w:val="22"/>
          <w:szCs w:val="22"/>
        </w:rPr>
      </w:pPr>
      <w:r w:rsidRPr="00E24531">
        <w:rPr>
          <w:rFonts w:ascii="Calibri" w:eastAsia="MS Mincho" w:hAnsi="Calibri" w:cs="Calibri"/>
          <w:sz w:val="22"/>
          <w:szCs w:val="22"/>
        </w:rPr>
        <w:t>Via timer SN11 och SN12 styrs aggregat till valt driftfall oavsett tidsschema.</w:t>
      </w:r>
    </w:p>
    <w:p w14:paraId="239E1721" w14:textId="15140669" w:rsidR="000E4D1F" w:rsidRPr="002D1701" w:rsidRDefault="00E24531" w:rsidP="000E4D1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br w:type="column"/>
      </w:r>
      <w:r w:rsidR="000E4D1F" w:rsidRPr="002D1701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02EA0B68" w14:textId="77777777" w:rsidR="00BC42E1" w:rsidRPr="002D1701" w:rsidRDefault="00341D80" w:rsidP="000E4D1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o</w:t>
      </w:r>
      <w:r w:rsidR="00D8799B" w:rsidRPr="002D1701">
        <w:rPr>
          <w:rFonts w:ascii="Calibri" w:eastAsia="MS Mincho" w:hAnsi="Calibri" w:cs="Calibri"/>
          <w:sz w:val="22"/>
          <w:szCs w:val="22"/>
        </w:rPr>
        <w:t xml:space="preserve">mkopplarläge. </w:t>
      </w:r>
      <w:r w:rsidR="000E4D1F" w:rsidRPr="002D1701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2D1701">
        <w:rPr>
          <w:rFonts w:ascii="Calibri" w:eastAsia="MS Mincho" w:hAnsi="Calibri" w:cs="Calibri"/>
          <w:sz w:val="22"/>
          <w:szCs w:val="22"/>
        </w:rPr>
        <w:t xml:space="preserve"> </w:t>
      </w:r>
      <w:r w:rsidR="000E4D1F" w:rsidRPr="002D1701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2D1701">
        <w:rPr>
          <w:rFonts w:ascii="Calibri" w:eastAsia="MS Mincho" w:hAnsi="Calibri" w:cs="Calibri"/>
          <w:sz w:val="22"/>
          <w:szCs w:val="22"/>
        </w:rPr>
        <w:t>DUC/PLC</w:t>
      </w:r>
      <w:r w:rsidR="000E4D1F" w:rsidRPr="002D1701">
        <w:rPr>
          <w:rFonts w:ascii="Calibri" w:eastAsia="MS Mincho" w:hAnsi="Calibri" w:cs="Calibri"/>
          <w:sz w:val="22"/>
          <w:szCs w:val="22"/>
        </w:rPr>
        <w:t>.</w:t>
      </w:r>
    </w:p>
    <w:p w14:paraId="67C45405" w14:textId="77777777" w:rsidR="000E4D1F" w:rsidRPr="002D1701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71D82958" w14:textId="77777777" w:rsidR="00BC42E1" w:rsidRPr="002D1701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2D1701">
        <w:rPr>
          <w:rFonts w:ascii="Calibri" w:eastAsia="MS Mincho" w:hAnsi="Calibri" w:cs="Calibri"/>
          <w:color w:val="000000"/>
          <w:sz w:val="22"/>
          <w:szCs w:val="22"/>
        </w:rPr>
        <w:t>Aggregatet styrs via tidsschema och timer.</w:t>
      </w:r>
    </w:p>
    <w:p w14:paraId="0CB70A89" w14:textId="77777777" w:rsidR="0055131C" w:rsidRPr="002D1701" w:rsidRDefault="0055131C" w:rsidP="008025E1">
      <w:pPr>
        <w:rPr>
          <w:rFonts w:ascii="Calibri" w:hAnsi="Calibri" w:cs="Calibri"/>
          <w:b/>
          <w:bCs/>
          <w:sz w:val="22"/>
          <w:szCs w:val="22"/>
        </w:rPr>
      </w:pPr>
    </w:p>
    <w:p w14:paraId="651BDD18" w14:textId="3C469D9F" w:rsidR="000D3E3A" w:rsidRPr="002D1701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2D1701">
        <w:rPr>
          <w:rFonts w:ascii="Calibri" w:eastAsia="MS Mincho" w:hAnsi="Calibri" w:cs="Calibri"/>
          <w:b/>
          <w:sz w:val="22"/>
          <w:szCs w:val="22"/>
        </w:rPr>
        <w:t>topp</w:t>
      </w:r>
    </w:p>
    <w:p w14:paraId="5CE62580" w14:textId="77777777" w:rsidR="005D4BB0" w:rsidRDefault="005D4BB0" w:rsidP="005D4BB0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Vid uppstart öppnar först avluftsspjäll ST22 </w:t>
      </w:r>
      <w:r w:rsidR="00A70C95">
        <w:rPr>
          <w:rFonts w:ascii="Calibri" w:eastAsia="MS Mincho" w:hAnsi="Calibri" w:cs="Calibri"/>
          <w:sz w:val="22"/>
          <w:szCs w:val="22"/>
        </w:rPr>
        <w:t>samt</w:t>
      </w:r>
      <w:r w:rsidRPr="002D1701">
        <w:rPr>
          <w:rFonts w:ascii="Calibri" w:eastAsia="MS Mincho" w:hAnsi="Calibri" w:cs="Calibri"/>
          <w:sz w:val="22"/>
          <w:szCs w:val="22"/>
        </w:rPr>
        <w:t xml:space="preserve"> uteluftspjäll ST21 och när indikering erhållits för öppet läge startar frånluftsfläkt FF1.</w:t>
      </w:r>
      <w:r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04397945" w14:textId="77777777" w:rsidR="00A638D0" w:rsidRDefault="00A638D0" w:rsidP="005D4BB0">
      <w:pPr>
        <w:rPr>
          <w:rFonts w:ascii="Calibri" w:eastAsia="MS Mincho" w:hAnsi="Calibri" w:cs="Calibri"/>
          <w:b/>
          <w:sz w:val="22"/>
          <w:szCs w:val="22"/>
        </w:rPr>
      </w:pPr>
    </w:p>
    <w:p w14:paraId="2BEDF068" w14:textId="23B3476D" w:rsidR="00A638D0" w:rsidRPr="00A638D0" w:rsidRDefault="00A638D0" w:rsidP="005D4BB0">
      <w:pPr>
        <w:rPr>
          <w:rFonts w:ascii="Calibri" w:eastAsia="MS Mincho" w:hAnsi="Calibri" w:cs="Calibri"/>
          <w:sz w:val="22"/>
          <w:szCs w:val="22"/>
        </w:rPr>
      </w:pPr>
      <w:r w:rsidRPr="00285C9A">
        <w:rPr>
          <w:rFonts w:ascii="Calibri" w:eastAsia="MS Mincho" w:hAnsi="Calibri" w:cs="Calibri"/>
          <w:sz w:val="22"/>
          <w:szCs w:val="22"/>
          <w:highlight w:val="yellow"/>
        </w:rPr>
        <w:t xml:space="preserve">Turboswing i kåpa </w:t>
      </w:r>
      <w:r w:rsidR="0053115C" w:rsidRPr="00285C9A">
        <w:rPr>
          <w:rFonts w:ascii="Calibri" w:eastAsia="MS Mincho" w:hAnsi="Calibri" w:cs="Calibri"/>
          <w:sz w:val="22"/>
          <w:szCs w:val="22"/>
          <w:highlight w:val="yellow"/>
        </w:rPr>
        <w:t>TS3x</w:t>
      </w:r>
      <w:r w:rsidRPr="00285C9A">
        <w:rPr>
          <w:rFonts w:ascii="Calibri" w:eastAsia="MS Mincho" w:hAnsi="Calibri" w:cs="Calibri"/>
          <w:sz w:val="22"/>
          <w:szCs w:val="22"/>
          <w:highlight w:val="yellow"/>
        </w:rPr>
        <w:t xml:space="preserve"> startar.</w:t>
      </w:r>
      <w:r w:rsidRPr="00A638D0">
        <w:rPr>
          <w:rFonts w:ascii="Calibri" w:eastAsia="MS Mincho" w:hAnsi="Calibri" w:cs="Calibri"/>
          <w:sz w:val="22"/>
          <w:szCs w:val="22"/>
        </w:rPr>
        <w:t xml:space="preserve"> </w:t>
      </w:r>
    </w:p>
    <w:p w14:paraId="622CA34A" w14:textId="77777777" w:rsidR="000D3E3A" w:rsidRPr="002D1701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65814218" w14:textId="505E9FA2" w:rsidR="000D3E3A" w:rsidRPr="002D1701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0509ED" w:rsidRPr="002D1701">
        <w:rPr>
          <w:rFonts w:ascii="Calibri" w:eastAsia="MS Mincho" w:hAnsi="Calibri" w:cs="Calibri"/>
          <w:sz w:val="22"/>
          <w:szCs w:val="22"/>
        </w:rPr>
        <w:t>V</w:t>
      </w:r>
      <w:r w:rsidR="00476CD3">
        <w:rPr>
          <w:rFonts w:ascii="Calibri" w:eastAsia="MS Mincho" w:hAnsi="Calibri" w:cs="Calibri"/>
          <w:sz w:val="22"/>
          <w:szCs w:val="22"/>
        </w:rPr>
        <w:t>Å</w:t>
      </w:r>
      <w:r w:rsidR="000D3E3A" w:rsidRPr="002D1701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2D1701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2D1701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2D1701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2D1701">
        <w:rPr>
          <w:rFonts w:ascii="Calibri" w:eastAsia="MS Mincho" w:hAnsi="Calibri" w:cs="Calibri"/>
          <w:sz w:val="22"/>
          <w:szCs w:val="22"/>
        </w:rPr>
        <w:t>3</w:t>
      </w:r>
      <w:r w:rsidR="000D3E3A" w:rsidRPr="002D1701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2D1701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2D1701">
        <w:rPr>
          <w:rFonts w:ascii="Calibri" w:eastAsia="MS Mincho" w:hAnsi="Calibri" w:cs="Calibri"/>
          <w:sz w:val="22"/>
          <w:szCs w:val="22"/>
        </w:rPr>
        <w:t>inställt</w:t>
      </w:r>
      <w:r w:rsidR="007561EC" w:rsidRPr="002D1701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2D1701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2AD1885C" w14:textId="77777777" w:rsidR="000D3E3A" w:rsidRPr="002D1701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42BA9A52" w14:textId="77777777" w:rsidR="00A44E4D" w:rsidRDefault="005D4BB0" w:rsidP="00E00B1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Efter inställd</w:t>
      </w:r>
      <w:r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2D1701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</w:p>
    <w:p w14:paraId="3BAADECD" w14:textId="77777777" w:rsidR="00A44E4D" w:rsidRDefault="00A44E4D" w:rsidP="00E00B1F">
      <w:pPr>
        <w:rPr>
          <w:rFonts w:ascii="Calibri" w:eastAsia="MS Mincho" w:hAnsi="Calibri" w:cs="Calibri"/>
          <w:sz w:val="22"/>
          <w:szCs w:val="22"/>
        </w:rPr>
      </w:pPr>
    </w:p>
    <w:p w14:paraId="2B24D197" w14:textId="62A837D2" w:rsidR="00E00B1F" w:rsidRPr="002D1701" w:rsidRDefault="00E00B1F" w:rsidP="00E00B1F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Timer SN11</w:t>
      </w:r>
      <w:r w:rsidR="006478D9">
        <w:rPr>
          <w:rFonts w:ascii="Calibri" w:eastAsia="MS Mincho" w:hAnsi="Calibri" w:cs="Calibri"/>
          <w:b/>
          <w:sz w:val="22"/>
          <w:szCs w:val="22"/>
        </w:rPr>
        <w:t>, förlängd drift/grundvenitlation</w:t>
      </w:r>
    </w:p>
    <w:p w14:paraId="39F73D0C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Aggregat startas till drift under inställd tid via tryckknappstimer SN11. När </w:t>
      </w:r>
    </w:p>
    <w:p w14:paraId="5CEDC262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den i DUC/PLC inställda timertiden löpt ut, eller vid förnyat tryck, stoppas </w:t>
      </w:r>
    </w:p>
    <w:p w14:paraId="28471F51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timerfunktionen och aggregatet återgår till drift enligt ordinarie tidsschema. </w:t>
      </w:r>
    </w:p>
    <w:p w14:paraId="4B89279D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SN11 är försedd med inbyggd driftindikering i form av en lysdiod som visar </w:t>
      </w:r>
    </w:p>
    <w:p w14:paraId="34739658" w14:textId="0748203D" w:rsidR="003B4272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>om timerfunktionen är aktiv eller om aggregatet är i drift.</w:t>
      </w:r>
    </w:p>
    <w:p w14:paraId="75098A37" w14:textId="7B51A71E" w:rsidR="006478D9" w:rsidRDefault="006478D9" w:rsidP="006478D9">
      <w:pPr>
        <w:rPr>
          <w:rFonts w:ascii="Calibri" w:eastAsia="MS Mincho" w:hAnsi="Calibri" w:cs="Calibri"/>
          <w:sz w:val="22"/>
          <w:szCs w:val="22"/>
        </w:rPr>
      </w:pPr>
    </w:p>
    <w:p w14:paraId="344BCE84" w14:textId="77777777" w:rsidR="006478D9" w:rsidRPr="006478D9" w:rsidRDefault="006478D9" w:rsidP="006478D9">
      <w:pPr>
        <w:rPr>
          <w:rFonts w:ascii="Calibri" w:eastAsia="MS Mincho" w:hAnsi="Calibri" w:cs="Calibri"/>
          <w:b/>
          <w:sz w:val="22"/>
          <w:szCs w:val="22"/>
        </w:rPr>
      </w:pPr>
      <w:r w:rsidRPr="006478D9">
        <w:rPr>
          <w:rFonts w:ascii="Calibri" w:eastAsia="MS Mincho" w:hAnsi="Calibri" w:cs="Calibri"/>
          <w:b/>
          <w:sz w:val="22"/>
          <w:szCs w:val="22"/>
        </w:rPr>
        <w:t xml:space="preserve">Timer SN12, förlängd drift/forcering </w:t>
      </w:r>
    </w:p>
    <w:p w14:paraId="5B3E6968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Aggregat startas till forcerad drift under inställd tid via tryckknappstimer </w:t>
      </w:r>
    </w:p>
    <w:p w14:paraId="045E9141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SN12. När den i DUC/PLC inställda timertiden löpt ut, eller vid förnyat tryck, </w:t>
      </w:r>
    </w:p>
    <w:p w14:paraId="3AF70F41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stoppas timerfunktionen och aggregatet återgår till drift enligt ordinarie </w:t>
      </w:r>
    </w:p>
    <w:p w14:paraId="331103A3" w14:textId="77777777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 xml:space="preserve">tidsschema. SN12 är försedd med inbyggd driftindikering i form av en lysdiod </w:t>
      </w:r>
    </w:p>
    <w:p w14:paraId="06853412" w14:textId="2EC54195" w:rsidR="006478D9" w:rsidRPr="006478D9" w:rsidRDefault="006478D9" w:rsidP="006478D9">
      <w:pPr>
        <w:rPr>
          <w:rFonts w:ascii="Calibri" w:hAnsi="Calibri" w:cs="Calibri"/>
          <w:sz w:val="22"/>
          <w:szCs w:val="22"/>
        </w:rPr>
      </w:pPr>
      <w:r w:rsidRPr="006478D9">
        <w:rPr>
          <w:rFonts w:ascii="Calibri" w:hAnsi="Calibri" w:cs="Calibri"/>
          <w:sz w:val="22"/>
          <w:szCs w:val="22"/>
        </w:rPr>
        <w:t>som visar om timerfunktionen är aktiv eller om aggregatet är i drift.</w:t>
      </w:r>
    </w:p>
    <w:p w14:paraId="07288D6B" w14:textId="77777777" w:rsidR="006478D9" w:rsidRDefault="006478D9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515B6FAE" w14:textId="33CA6D14" w:rsidR="007C16D2" w:rsidRPr="002D1701" w:rsidRDefault="006478D9" w:rsidP="007C16D2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7C16D2" w:rsidRPr="002D1701">
        <w:rPr>
          <w:rFonts w:ascii="Calibri" w:eastAsia="MS Mincho" w:hAnsi="Calibri" w:cs="Calibri"/>
          <w:b/>
          <w:sz w:val="22"/>
          <w:szCs w:val="22"/>
        </w:rPr>
        <w:lastRenderedPageBreak/>
        <w:t>Nattkyla</w:t>
      </w:r>
      <w:r w:rsidR="00A05150"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BD84B84" w14:textId="77777777" w:rsidR="00A93A6D" w:rsidRPr="002D1701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73D5D09B" w14:textId="77777777" w:rsidR="007C16D2" w:rsidRPr="002D1701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uppfyllda:</w:t>
      </w:r>
    </w:p>
    <w:p w14:paraId="6CB0B95A" w14:textId="77777777" w:rsidR="007C16D2" w:rsidRPr="002D1701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52C39307" w14:textId="77777777" w:rsidR="007C16D2" w:rsidRPr="002D1701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</w:t>
      </w:r>
      <w:smartTag w:uri="urn:schemas-microsoft-com:office:smarttags" w:element="metricconverter">
        <w:smartTagPr>
          <w:attr w:name="ProductID" w:val="2ﾰC"/>
        </w:smartTagPr>
        <w:r w:rsidRPr="002D1701">
          <w:rPr>
            <w:rFonts w:ascii="Calibri" w:eastAsia="MS Mincho" w:hAnsi="Calibri" w:cs="Calibri"/>
            <w:sz w:val="22"/>
            <w:szCs w:val="22"/>
          </w:rPr>
          <w:t>2°C</w:t>
        </w:r>
      </w:smartTag>
      <w:r w:rsidRPr="002D1701">
        <w:rPr>
          <w:rFonts w:ascii="Calibri" w:eastAsia="MS Mincho" w:hAnsi="Calibri" w:cs="Calibri"/>
          <w:sz w:val="22"/>
          <w:szCs w:val="22"/>
        </w:rPr>
        <w:t xml:space="preserve"> i mer än 3 timmar under normal drifttid. </w:t>
      </w:r>
    </w:p>
    <w:p w14:paraId="33EC4B96" w14:textId="77777777" w:rsidR="007C16D2" w:rsidRPr="002D1701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2D1701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0B1C7D61" w14:textId="77777777" w:rsidR="007C16D2" w:rsidRPr="002D1701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5F02BB71" w14:textId="77777777" w:rsidR="007C16D2" w:rsidRPr="002D1701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6DDC9A7" w14:textId="77777777" w:rsidR="003577BC" w:rsidRPr="002D1701" w:rsidRDefault="0048277C" w:rsidP="003577BC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color w:val="000000"/>
          <w:sz w:val="22"/>
          <w:szCs w:val="22"/>
        </w:rPr>
        <w:t>Aggregatet är i drift</w:t>
      </w:r>
      <w:r w:rsidR="003577BC" w:rsidRPr="002D1701">
        <w:rPr>
          <w:rFonts w:ascii="Calibri" w:eastAsia="MS Mincho" w:hAnsi="Calibri" w:cs="Calibri"/>
          <w:color w:val="000000"/>
          <w:sz w:val="22"/>
          <w:szCs w:val="22"/>
        </w:rPr>
        <w:t>, värmeventil SV31 är stäng</w:t>
      </w:r>
      <w:r w:rsidR="00B44F6F" w:rsidRPr="002D1701">
        <w:rPr>
          <w:rFonts w:ascii="Calibri" w:eastAsia="MS Mincho" w:hAnsi="Calibri" w:cs="Calibri"/>
          <w:color w:val="000000"/>
          <w:sz w:val="22"/>
          <w:szCs w:val="22"/>
        </w:rPr>
        <w:t>d och värmeåtervinning VÅ är från</w:t>
      </w:r>
      <w:r w:rsidR="003577BC" w:rsidRPr="002D1701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058DB8DB" w14:textId="5AD921DC" w:rsidR="00E659EB" w:rsidRPr="002D1701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2D1701">
        <w:rPr>
          <w:rFonts w:ascii="Calibri" w:eastAsia="MS Mincho" w:hAnsi="Calibri" w:cs="Calibri"/>
          <w:sz w:val="22"/>
          <w:szCs w:val="22"/>
        </w:rPr>
        <w:t xml:space="preserve"> vid </w:t>
      </w:r>
      <w:r w:rsidR="00152E03">
        <w:rPr>
          <w:rFonts w:ascii="Calibri" w:eastAsia="MS Mincho" w:hAnsi="Calibri" w:cs="Calibri"/>
          <w:sz w:val="22"/>
          <w:szCs w:val="22"/>
        </w:rPr>
        <w:t>GT31/GT71</w:t>
      </w:r>
      <w:r w:rsidRPr="002D1701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2D1701">
        <w:rPr>
          <w:rFonts w:ascii="Calibri" w:eastAsia="MS Mincho" w:hAnsi="Calibri" w:cs="Calibri"/>
          <w:sz w:val="22"/>
          <w:szCs w:val="22"/>
        </w:rPr>
        <w:t>inställt värde</w:t>
      </w:r>
      <w:r w:rsidRPr="002D1701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2D1701">
        <w:rPr>
          <w:rFonts w:ascii="Calibri" w:eastAsia="MS Mincho" w:hAnsi="Calibri" w:cs="Calibri"/>
          <w:sz w:val="22"/>
          <w:szCs w:val="22"/>
        </w:rPr>
        <w:t>upphört att gälla.</w:t>
      </w:r>
      <w:r w:rsidR="00E659EB" w:rsidRPr="002D1701">
        <w:rPr>
          <w:rFonts w:ascii="Calibri" w:eastAsia="MS Mincho" w:hAnsi="Calibri" w:cs="Calibri"/>
          <w:sz w:val="22"/>
          <w:szCs w:val="22"/>
        </w:rPr>
        <w:t xml:space="preserve"> Under de första 10 minuterna ignoreras frånluftsvillkoren för att</w:t>
      </w:r>
      <w:r w:rsidR="00E659EB"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2D1701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28F94AFA" w14:textId="77777777" w:rsidR="0074788D" w:rsidRPr="002D1701" w:rsidRDefault="0074788D" w:rsidP="004874DA">
      <w:pPr>
        <w:rPr>
          <w:rFonts w:ascii="Calibri" w:hAnsi="Calibri" w:cs="Calibri"/>
          <w:b/>
        </w:rPr>
      </w:pPr>
    </w:p>
    <w:p w14:paraId="49A0DF16" w14:textId="25322B20" w:rsidR="00BE3E3D" w:rsidRPr="00DF056E" w:rsidRDefault="00BE3E3D" w:rsidP="00BE3E3D">
      <w:pPr>
        <w:rPr>
          <w:rFonts w:ascii="Calibri" w:hAnsi="Calibri" w:cs="Calibri"/>
          <w:b/>
          <w:sz w:val="22"/>
          <w:szCs w:val="22"/>
        </w:rPr>
      </w:pPr>
      <w:bookmarkStart w:id="0" w:name="_Hlk22793467"/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3B9B234A" w14:textId="77777777" w:rsidR="00BE3E3D" w:rsidRPr="002F703F" w:rsidRDefault="00BE3E3D" w:rsidP="00BE3E3D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49A58E9F" w14:textId="77777777" w:rsidR="00BE3E3D" w:rsidRPr="002F703F" w:rsidRDefault="00BE3E3D" w:rsidP="00BE3E3D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0"/>
    <w:p w14:paraId="4962B609" w14:textId="77777777" w:rsidR="003577BC" w:rsidRPr="002D1701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6AEE48A4" w14:textId="77777777" w:rsidR="002A7D72" w:rsidRPr="002D1701" w:rsidRDefault="002A7D72" w:rsidP="002A7D72">
      <w:pPr>
        <w:rPr>
          <w:rFonts w:ascii="Calibri" w:hAnsi="Calibri" w:cs="Calibri"/>
          <w:b/>
          <w:sz w:val="22"/>
          <w:szCs w:val="22"/>
        </w:rPr>
      </w:pPr>
      <w:r w:rsidRPr="002D1701">
        <w:rPr>
          <w:rFonts w:ascii="Calibri" w:hAnsi="Calibri" w:cs="Calibri"/>
          <w:b/>
          <w:sz w:val="22"/>
          <w:szCs w:val="22"/>
        </w:rPr>
        <w:t xml:space="preserve">Cirkulationspump </w:t>
      </w:r>
      <w:r w:rsidR="001040C8" w:rsidRPr="002D1701">
        <w:rPr>
          <w:rFonts w:ascii="Calibri" w:hAnsi="Calibri" w:cs="Calibri"/>
          <w:b/>
          <w:sz w:val="22"/>
          <w:szCs w:val="22"/>
        </w:rPr>
        <w:t>P3</w:t>
      </w:r>
    </w:p>
    <w:p w14:paraId="519A2A1B" w14:textId="3DD17C49" w:rsidR="006C648F" w:rsidRPr="002D1701" w:rsidRDefault="001040C8" w:rsidP="006C648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Pump P3</w:t>
      </w:r>
      <w:r w:rsidR="002A7D72" w:rsidRPr="002D1701">
        <w:rPr>
          <w:rFonts w:ascii="Calibri" w:eastAsia="MS Mincho" w:hAnsi="Calibri" w:cs="Calibri"/>
          <w:sz w:val="22"/>
          <w:szCs w:val="22"/>
        </w:rPr>
        <w:t xml:space="preserve"> är i drift </w:t>
      </w:r>
      <w:r w:rsidR="008A0060">
        <w:rPr>
          <w:rFonts w:ascii="Calibri" w:eastAsia="MS Mincho" w:hAnsi="Calibri" w:cs="Calibri"/>
          <w:sz w:val="22"/>
          <w:szCs w:val="22"/>
        </w:rPr>
        <w:t>vid värmebehov.</w:t>
      </w:r>
      <w:r w:rsidR="002A7D72"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2A7D72" w:rsidRPr="002D1701">
        <w:rPr>
          <w:rFonts w:ascii="Calibri" w:eastAsia="MS Mincho" w:hAnsi="Calibri" w:cs="Calibri"/>
          <w:sz w:val="22"/>
          <w:szCs w:val="22"/>
        </w:rPr>
        <w:t xml:space="preserve">Motionering sker via tidsschema i DUC/PLC. </w:t>
      </w:r>
      <w:r w:rsidR="006C648F" w:rsidRPr="002D1701">
        <w:rPr>
          <w:rFonts w:ascii="Calibri" w:hAnsi="Calibri" w:cs="Calibri"/>
          <w:noProof w:val="0"/>
          <w:sz w:val="22"/>
          <w:szCs w:val="22"/>
        </w:rPr>
        <w:t>Vid fel på utomhusgivare ska pumpen starta.</w:t>
      </w:r>
    </w:p>
    <w:p w14:paraId="56686711" w14:textId="77777777" w:rsidR="00A44E4D" w:rsidRDefault="00A44E4D" w:rsidP="00F917A0">
      <w:pPr>
        <w:rPr>
          <w:rFonts w:ascii="Calibri" w:eastAsia="MS Mincho" w:hAnsi="Calibri" w:cs="Calibri"/>
          <w:b/>
          <w:szCs w:val="24"/>
          <w:u w:val="single"/>
        </w:rPr>
      </w:pPr>
    </w:p>
    <w:p w14:paraId="6503B9E5" w14:textId="319FB17A" w:rsidR="00F917A0" w:rsidRPr="002D1701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2D1701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5AFF674C" w14:textId="77777777" w:rsidR="00F917A0" w:rsidRPr="002D1701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132AB809" w14:textId="77777777" w:rsidR="0072533C" w:rsidRPr="002D1701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8E2FA8C" w14:textId="7FC60DF6" w:rsidR="0072533C" w:rsidRPr="002D1701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Tilluftstemperatur regleras via givare GT11 i tilluft. Grundbörvärde för givare GT11  kompenseras av utetemperatur</w:t>
      </w:r>
      <w:r w:rsidRPr="002D1701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2D1701">
        <w:rPr>
          <w:rFonts w:ascii="Calibri" w:eastAsia="MS Mincho" w:hAnsi="Calibri" w:cs="Calibri"/>
          <w:sz w:val="22"/>
          <w:szCs w:val="22"/>
        </w:rPr>
        <w:t xml:space="preserve"> </w:t>
      </w:r>
      <w:r w:rsidR="00E44C23">
        <w:rPr>
          <w:rFonts w:ascii="Calibri" w:eastAsia="MS Mincho" w:hAnsi="Calibri" w:cs="Calibri"/>
          <w:sz w:val="22"/>
          <w:szCs w:val="22"/>
        </w:rPr>
        <w:t>AS_Axxx</w:t>
      </w:r>
      <w:r w:rsidR="000656D5" w:rsidRPr="002D1701">
        <w:rPr>
          <w:rFonts w:ascii="Calibri" w:hAnsi="Calibri" w:cs="Calibri"/>
          <w:iCs/>
          <w:color w:val="000000"/>
          <w:sz w:val="22"/>
          <w:szCs w:val="22"/>
        </w:rPr>
        <w:t>-GT3U</w:t>
      </w:r>
      <w:r w:rsidR="000656D5" w:rsidRPr="002D1701">
        <w:rPr>
          <w:rFonts w:ascii="Calibri" w:eastAsia="MS Mincho" w:hAnsi="Calibri" w:cs="Calibri"/>
          <w:sz w:val="22"/>
          <w:szCs w:val="22"/>
        </w:rPr>
        <w:t xml:space="preserve"> </w:t>
      </w:r>
      <w:r w:rsidRPr="002D1701">
        <w:rPr>
          <w:rFonts w:ascii="Calibri" w:eastAsia="MS Mincho" w:hAnsi="Calibri" w:cs="Calibri"/>
          <w:sz w:val="22"/>
          <w:szCs w:val="22"/>
        </w:rPr>
        <w:t>via kurva.</w:t>
      </w:r>
    </w:p>
    <w:p w14:paraId="66B2BF6C" w14:textId="77777777" w:rsidR="0072533C" w:rsidRPr="002D1701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72668805" w14:textId="77777777" w:rsidR="0072533C" w:rsidRPr="002D1701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627D1655" w14:textId="7277CBB0" w:rsidR="0072533C" w:rsidRPr="002D1701" w:rsidRDefault="008A0060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 xml:space="preserve">Pump P3 </w:t>
      </w:r>
      <w:r w:rsidR="0098388F">
        <w:rPr>
          <w:rFonts w:ascii="Calibri" w:eastAsia="MS Mincho" w:hAnsi="Calibri" w:cs="Calibri"/>
          <w:sz w:val="22"/>
          <w:szCs w:val="22"/>
        </w:rPr>
        <w:t>varvar upp</w:t>
      </w:r>
      <w:r w:rsidR="00B5108B">
        <w:rPr>
          <w:rFonts w:ascii="Calibri" w:eastAsia="MS Mincho" w:hAnsi="Calibri" w:cs="Calibri"/>
          <w:sz w:val="22"/>
          <w:szCs w:val="22"/>
        </w:rPr>
        <w:t>.</w:t>
      </w:r>
    </w:p>
    <w:p w14:paraId="73CEB815" w14:textId="77777777" w:rsidR="0072533C" w:rsidRPr="002D1701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BA14FD" w:rsidRPr="002D1701">
        <w:rPr>
          <w:rFonts w:ascii="Calibri" w:eastAsia="MS Mincho" w:hAnsi="Calibri" w:cs="Calibri"/>
          <w:sz w:val="22"/>
          <w:szCs w:val="22"/>
        </w:rPr>
        <w:t>SV31</w:t>
      </w:r>
      <w:r w:rsidR="0072533C" w:rsidRPr="002D1701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5C78EB79" w14:textId="77777777" w:rsidR="00F917A0" w:rsidRPr="002D1701" w:rsidRDefault="00F917A0" w:rsidP="00825A2B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25EE65E3" w14:textId="77777777" w:rsidR="0072533C" w:rsidRPr="002D1701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45C782A4" w14:textId="0A29F41C" w:rsidR="0072533C" w:rsidRPr="002D1701" w:rsidRDefault="002A0ECC" w:rsidP="0072533C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2D1701">
        <w:rPr>
          <w:rFonts w:ascii="Calibri" w:eastAsia="MS Mincho" w:hAnsi="Calibri" w:cs="Calibri"/>
          <w:color w:val="000000"/>
          <w:sz w:val="22"/>
          <w:szCs w:val="22"/>
        </w:rPr>
        <w:t>R</w:t>
      </w:r>
      <w:r w:rsidR="0072533C" w:rsidRPr="002D1701">
        <w:rPr>
          <w:rFonts w:ascii="Calibri" w:eastAsia="MS Mincho" w:hAnsi="Calibri" w:cs="Calibri"/>
          <w:color w:val="000000"/>
          <w:sz w:val="22"/>
          <w:szCs w:val="22"/>
        </w:rPr>
        <w:t>eturvattenregulatorn</w:t>
      </w:r>
      <w:r w:rsidR="00476CD3">
        <w:rPr>
          <w:rFonts w:ascii="Calibri" w:eastAsia="MS Mincho" w:hAnsi="Calibri" w:cs="Calibri"/>
          <w:color w:val="000000"/>
          <w:sz w:val="22"/>
          <w:szCs w:val="22"/>
        </w:rPr>
        <w:t xml:space="preserve"> reglerar</w:t>
      </w:r>
      <w:r w:rsidR="00790546" w:rsidRPr="002D1701">
        <w:rPr>
          <w:rFonts w:ascii="Calibri" w:eastAsia="MS Mincho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2D1701">
        <w:rPr>
          <w:rFonts w:ascii="Calibri" w:eastAsia="MS Mincho" w:hAnsi="Calibri" w:cs="Calibri"/>
          <w:color w:val="000000"/>
          <w:sz w:val="22"/>
          <w:szCs w:val="22"/>
        </w:rPr>
        <w:t xml:space="preserve"> returtemperatur vid GT81 erhålles.</w:t>
      </w:r>
      <w:r w:rsidR="00A70C95" w:rsidRPr="00A70C95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A70C95" w:rsidRPr="00DF056E">
        <w:rPr>
          <w:rFonts w:ascii="Calibri" w:eastAsia="MS Mincho" w:hAnsi="Calibri" w:cs="Calibri"/>
          <w:color w:val="000000"/>
          <w:sz w:val="22"/>
          <w:szCs w:val="22"/>
        </w:rPr>
        <w:t>SV31 motioneras i samband med pumpmotionering.</w:t>
      </w:r>
    </w:p>
    <w:p w14:paraId="11EBAADE" w14:textId="77777777" w:rsidR="00B44F6F" w:rsidRPr="002D1701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1906BF99" w14:textId="77777777" w:rsidR="0072533C" w:rsidRPr="002D1701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32F105DB" w14:textId="30F9EC47" w:rsidR="003A4945" w:rsidRDefault="003A4945" w:rsidP="003A4945">
      <w:pPr>
        <w:rPr>
          <w:rFonts w:ascii="Calibri" w:hAnsi="Calibri" w:cs="Calibri"/>
          <w:sz w:val="22"/>
          <w:szCs w:val="22"/>
        </w:rPr>
      </w:pPr>
      <w:bookmarkStart w:id="1" w:name="_Hlk535912218"/>
      <w:r>
        <w:rPr>
          <w:rFonts w:ascii="Calibri" w:hAnsi="Calibri" w:cs="Calibri"/>
          <w:sz w:val="22"/>
          <w:szCs w:val="22"/>
        </w:rPr>
        <w:t>Sommartid, då frånluftstemperatur</w:t>
      </w:r>
      <w:r w:rsidR="006C648F">
        <w:rPr>
          <w:rFonts w:ascii="Calibri" w:hAnsi="Calibri" w:cs="Calibri"/>
          <w:sz w:val="22"/>
          <w:szCs w:val="22"/>
        </w:rPr>
        <w:t>en</w:t>
      </w:r>
      <w:r>
        <w:rPr>
          <w:rFonts w:ascii="Calibri" w:hAnsi="Calibri" w:cs="Calibri"/>
          <w:sz w:val="22"/>
          <w:szCs w:val="22"/>
        </w:rPr>
        <w:t xml:space="preserve"> vid </w:t>
      </w:r>
      <w:r w:rsidR="00152E03">
        <w:rPr>
          <w:rFonts w:ascii="Calibri" w:hAnsi="Calibri" w:cs="Calibri"/>
          <w:iCs/>
          <w:sz w:val="22"/>
          <w:szCs w:val="22"/>
        </w:rPr>
        <w:t>GT31/GT71</w:t>
      </w:r>
      <w:r>
        <w:rPr>
          <w:rFonts w:ascii="Calibri" w:hAnsi="Calibri" w:cs="Calibri"/>
          <w:sz w:val="22"/>
          <w:szCs w:val="22"/>
        </w:rPr>
        <w:t xml:space="preserve"> är 2°</w:t>
      </w:r>
      <w:r w:rsidR="00B92789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 xml:space="preserve"> lägre än </w:t>
      </w:r>
      <w:r w:rsidRPr="006C648F">
        <w:rPr>
          <w:rFonts w:ascii="Calibri" w:hAnsi="Calibri" w:cs="Calibri"/>
          <w:sz w:val="22"/>
          <w:szCs w:val="22"/>
        </w:rPr>
        <w:t>ute</w:t>
      </w:r>
      <w:r w:rsidR="006C648F" w:rsidRPr="006C648F">
        <w:rPr>
          <w:rFonts w:ascii="Calibri" w:hAnsi="Calibri" w:cs="Calibri"/>
          <w:sz w:val="22"/>
          <w:szCs w:val="22"/>
        </w:rPr>
        <w:t>luft</w:t>
      </w:r>
      <w:r w:rsidRPr="006C648F">
        <w:rPr>
          <w:rFonts w:ascii="Calibri" w:hAnsi="Calibri" w:cs="Calibri"/>
          <w:sz w:val="22"/>
          <w:szCs w:val="22"/>
        </w:rPr>
        <w:t>temperatur</w:t>
      </w:r>
      <w:r w:rsidR="006C648F" w:rsidRPr="006C648F">
        <w:rPr>
          <w:rFonts w:ascii="Calibri" w:hAnsi="Calibri" w:cs="Calibri"/>
          <w:sz w:val="22"/>
          <w:szCs w:val="22"/>
        </w:rPr>
        <w:t>en</w:t>
      </w:r>
      <w:r w:rsidRPr="006C648F">
        <w:rPr>
          <w:rFonts w:ascii="Calibri" w:hAnsi="Calibri" w:cs="Calibri"/>
          <w:sz w:val="22"/>
          <w:szCs w:val="22"/>
        </w:rPr>
        <w:t xml:space="preserve"> vid GT41,</w:t>
      </w:r>
      <w:r w:rsidRPr="006C648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C648F">
        <w:rPr>
          <w:rFonts w:ascii="Calibri" w:hAnsi="Calibri" w:cs="Calibri"/>
          <w:sz w:val="22"/>
          <w:szCs w:val="22"/>
        </w:rPr>
        <w:t xml:space="preserve">startas värmeväxlare </w:t>
      </w:r>
      <w:r w:rsidRPr="006C648F">
        <w:rPr>
          <w:rFonts w:ascii="Calibri" w:hAnsi="Calibri" w:cs="Calibri"/>
          <w:iCs/>
          <w:sz w:val="22"/>
          <w:szCs w:val="22"/>
        </w:rPr>
        <w:t>VÅ</w:t>
      </w:r>
      <w:r w:rsidRPr="006C648F">
        <w:rPr>
          <w:rFonts w:ascii="Calibri" w:hAnsi="Calibri" w:cs="Calibri"/>
          <w:sz w:val="22"/>
          <w:szCs w:val="22"/>
        </w:rPr>
        <w:t xml:space="preserve"> för maximal återvinning av kyla. Kylväxling</w:t>
      </w:r>
      <w:r w:rsidRPr="006C648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C648F">
        <w:rPr>
          <w:rFonts w:ascii="Calibri" w:hAnsi="Calibri" w:cs="Calibri"/>
          <w:sz w:val="22"/>
          <w:szCs w:val="22"/>
        </w:rPr>
        <w:t>upphör då frånluftstemperatur</w:t>
      </w:r>
      <w:r w:rsidR="006C648F" w:rsidRPr="006C648F">
        <w:rPr>
          <w:rFonts w:ascii="Calibri" w:hAnsi="Calibri" w:cs="Calibri"/>
          <w:sz w:val="22"/>
          <w:szCs w:val="22"/>
        </w:rPr>
        <w:t>en</w:t>
      </w:r>
      <w:r w:rsidRPr="006C648F">
        <w:rPr>
          <w:rFonts w:ascii="Calibri" w:hAnsi="Calibri" w:cs="Calibri"/>
          <w:sz w:val="22"/>
          <w:szCs w:val="22"/>
        </w:rPr>
        <w:t xml:space="preserve"> </w:t>
      </w:r>
      <w:r w:rsidR="00152E03">
        <w:rPr>
          <w:rFonts w:ascii="Calibri" w:hAnsi="Calibri" w:cs="Calibri"/>
          <w:sz w:val="22"/>
          <w:szCs w:val="22"/>
        </w:rPr>
        <w:t>GT31/GT71</w:t>
      </w:r>
      <w:r w:rsidRPr="006C648F">
        <w:rPr>
          <w:rFonts w:ascii="Calibri" w:hAnsi="Calibri" w:cs="Calibri"/>
          <w:sz w:val="22"/>
          <w:szCs w:val="22"/>
        </w:rPr>
        <w:t xml:space="preserve"> ej längre är lägre än uteluftstemperatur</w:t>
      </w:r>
      <w:r w:rsidR="006C648F" w:rsidRPr="006C648F">
        <w:rPr>
          <w:rFonts w:ascii="Calibri" w:hAnsi="Calibri" w:cs="Calibri"/>
          <w:sz w:val="22"/>
          <w:szCs w:val="22"/>
        </w:rPr>
        <w:t>en</w:t>
      </w:r>
      <w:r w:rsidRPr="006C648F">
        <w:rPr>
          <w:rFonts w:ascii="Calibri" w:hAnsi="Calibri" w:cs="Calibri"/>
          <w:sz w:val="22"/>
          <w:szCs w:val="22"/>
        </w:rPr>
        <w:t xml:space="preserve"> vid GT41.</w:t>
      </w:r>
      <w:bookmarkEnd w:id="1"/>
    </w:p>
    <w:p w14:paraId="637A8204" w14:textId="77777777" w:rsidR="0072533C" w:rsidRPr="002D1701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6DDABD06" w14:textId="77777777" w:rsidR="0072533C" w:rsidRPr="002D1701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7B928CC2" w14:textId="77777777" w:rsidR="0072533C" w:rsidRPr="002D1701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2D1701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402ED8CD" w14:textId="77777777" w:rsidR="0072533C" w:rsidRPr="002D1701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2D1701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604000B8" w14:textId="77777777" w:rsidR="004964AF" w:rsidRPr="002D1701" w:rsidRDefault="004964AF" w:rsidP="004964AF">
      <w:pPr>
        <w:rPr>
          <w:rFonts w:ascii="Calibri" w:eastAsia="MS Mincho" w:hAnsi="Calibri" w:cs="Calibri"/>
          <w:b/>
          <w:szCs w:val="24"/>
          <w:u w:val="single"/>
        </w:rPr>
      </w:pPr>
    </w:p>
    <w:p w14:paraId="1268814B" w14:textId="77777777" w:rsidR="004964AF" w:rsidRPr="002D1701" w:rsidRDefault="004964AF" w:rsidP="004964AF">
      <w:pPr>
        <w:rPr>
          <w:rFonts w:ascii="Calibri" w:eastAsia="MS Mincho" w:hAnsi="Calibri" w:cs="Calibri"/>
          <w:b/>
          <w:szCs w:val="24"/>
          <w:u w:val="single"/>
        </w:rPr>
      </w:pPr>
      <w:r w:rsidRPr="002D1701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4E34C3AE" w14:textId="77777777" w:rsidR="004964AF" w:rsidRPr="002D1701" w:rsidRDefault="004964AF" w:rsidP="004964AF">
      <w:pPr>
        <w:rPr>
          <w:rFonts w:ascii="Calibri" w:eastAsia="MS Mincho" w:hAnsi="Calibri" w:cs="Calibri"/>
          <w:b/>
          <w:sz w:val="28"/>
          <w:szCs w:val="28"/>
        </w:rPr>
      </w:pPr>
    </w:p>
    <w:p w14:paraId="5943D535" w14:textId="77777777" w:rsidR="004964AF" w:rsidRPr="002D1701" w:rsidRDefault="004964AF" w:rsidP="004964AF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1A573AC8" w14:textId="5B41C1FB" w:rsidR="002A7D72" w:rsidRPr="002D1701" w:rsidRDefault="004964AF" w:rsidP="002A7D72">
      <w:pPr>
        <w:rPr>
          <w:rFonts w:ascii="Calibri" w:eastAsia="MS Mincho" w:hAnsi="Calibri" w:cs="Calibri"/>
          <w:bCs/>
          <w:sz w:val="22"/>
          <w:szCs w:val="22"/>
        </w:rPr>
      </w:pPr>
      <w:r w:rsidRPr="002D1701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2D1701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2D1701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2D1701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2D1701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2A7D72" w:rsidRPr="002D1701">
        <w:rPr>
          <w:rFonts w:ascii="Calibri" w:eastAsia="MS Mincho" w:hAnsi="Calibri" w:cs="Calibri"/>
          <w:bCs/>
          <w:sz w:val="22"/>
          <w:szCs w:val="22"/>
        </w:rPr>
        <w:t xml:space="preserve"> När GT81 reglerar SV31 forceras </w:t>
      </w:r>
      <w:r w:rsidR="008A0060">
        <w:rPr>
          <w:rFonts w:ascii="Calibri" w:eastAsia="MS Mincho" w:hAnsi="Calibri" w:cs="Calibri"/>
          <w:bCs/>
          <w:sz w:val="22"/>
          <w:szCs w:val="22"/>
        </w:rPr>
        <w:t>pump P3</w:t>
      </w:r>
      <w:r w:rsidR="002A7D72" w:rsidRPr="002D1701">
        <w:rPr>
          <w:rFonts w:ascii="Calibri" w:eastAsia="MS Mincho" w:hAnsi="Calibri" w:cs="Calibri"/>
          <w:bCs/>
          <w:sz w:val="22"/>
          <w:szCs w:val="22"/>
        </w:rPr>
        <w:t xml:space="preserve"> till 100% återvinning.</w:t>
      </w:r>
    </w:p>
    <w:p w14:paraId="1F76CD0C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</w:p>
    <w:p w14:paraId="2BA4F64A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2D1701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2D1701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2D1701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2D1701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2D1701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72893FCF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</w:p>
    <w:p w14:paraId="1661DA9E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430CA0F6" w14:textId="77777777" w:rsidR="004964AF" w:rsidRPr="002D1701" w:rsidRDefault="004964AF" w:rsidP="004964AF">
      <w:pPr>
        <w:rPr>
          <w:rFonts w:ascii="Calibri" w:eastAsia="MS Mincho" w:hAnsi="Calibri" w:cs="Calibri"/>
          <w:b/>
          <w:sz w:val="22"/>
          <w:szCs w:val="22"/>
        </w:rPr>
      </w:pPr>
    </w:p>
    <w:p w14:paraId="5687D4BC" w14:textId="4BFC3B24" w:rsidR="004964AF" w:rsidRPr="002D1701" w:rsidRDefault="006478D9" w:rsidP="004964AF">
      <w:pPr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4964AF" w:rsidRPr="002D1701">
        <w:rPr>
          <w:rFonts w:ascii="Calibri" w:eastAsia="MS Mincho" w:hAnsi="Calibri" w:cs="Calibri"/>
          <w:b/>
          <w:sz w:val="22"/>
          <w:szCs w:val="22"/>
        </w:rPr>
        <w:t>Påfrostningsskydd</w:t>
      </w:r>
      <w:r w:rsidR="004964AF" w:rsidRPr="002D1701">
        <w:rPr>
          <w:rFonts w:ascii="Calibri" w:eastAsia="MS Mincho" w:hAnsi="Calibri" w:cs="Calibri"/>
          <w:b/>
          <w:bCs/>
          <w:sz w:val="22"/>
          <w:szCs w:val="22"/>
        </w:rPr>
        <w:t xml:space="preserve"> VÅ</w:t>
      </w:r>
    </w:p>
    <w:p w14:paraId="33F90232" w14:textId="7E6A9E8B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För att förhindra påfrostning av värmeåtervinningsbatteriet på frånluftssidan </w:t>
      </w:r>
      <w:r w:rsidR="00B5108B">
        <w:rPr>
          <w:rFonts w:ascii="Calibri" w:eastAsia="MS Mincho" w:hAnsi="Calibri" w:cs="Calibri"/>
          <w:sz w:val="22"/>
          <w:szCs w:val="22"/>
        </w:rPr>
        <w:t xml:space="preserve"> </w:t>
      </w:r>
      <w:r w:rsidR="003420B1">
        <w:rPr>
          <w:rFonts w:ascii="Calibri" w:eastAsia="MS Mincho" w:hAnsi="Calibri" w:cs="Calibri"/>
          <w:sz w:val="22"/>
          <w:szCs w:val="22"/>
        </w:rPr>
        <w:t xml:space="preserve">övertar GP21 reglering över cirkulationspump P3 </w:t>
      </w:r>
      <w:r w:rsidR="00F109B3">
        <w:rPr>
          <w:rFonts w:ascii="Calibri" w:eastAsia="MS Mincho" w:hAnsi="Calibri" w:cs="Calibri"/>
          <w:sz w:val="22"/>
          <w:szCs w:val="22"/>
        </w:rPr>
        <w:t>d</w:t>
      </w:r>
      <w:r w:rsidR="003420B1">
        <w:rPr>
          <w:rFonts w:ascii="Calibri" w:eastAsia="MS Mincho" w:hAnsi="Calibri" w:cs="Calibri"/>
          <w:sz w:val="22"/>
          <w:szCs w:val="22"/>
        </w:rPr>
        <w:t xml:space="preserve">å </w:t>
      </w:r>
      <w:r w:rsidR="008E63F3">
        <w:rPr>
          <w:rFonts w:ascii="Calibri" w:eastAsia="MS Mincho" w:hAnsi="Calibri" w:cs="Calibri"/>
          <w:sz w:val="22"/>
          <w:szCs w:val="22"/>
        </w:rPr>
        <w:t>tryckfallet överstiger inställbart värde</w:t>
      </w:r>
      <w:r w:rsidRPr="002D1701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72D60018" w14:textId="77777777" w:rsidR="004964AF" w:rsidRPr="002D1701" w:rsidRDefault="004964AF" w:rsidP="004964AF">
      <w:pPr>
        <w:rPr>
          <w:rFonts w:ascii="Calibri" w:eastAsia="MS Mincho" w:hAnsi="Calibri" w:cs="Calibri"/>
          <w:b/>
          <w:sz w:val="22"/>
          <w:szCs w:val="22"/>
        </w:rPr>
      </w:pPr>
    </w:p>
    <w:p w14:paraId="16CE80F2" w14:textId="77777777" w:rsidR="004964AF" w:rsidRPr="002D1701" w:rsidRDefault="004964AF" w:rsidP="004964AF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0B3590DE" w14:textId="77777777" w:rsidR="004964AF" w:rsidRPr="002D1701" w:rsidRDefault="004964AF" w:rsidP="004964AF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2D1701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uteluftspjäll ST21 och avluftspjäll ST22 via fjäderåtergång.</w:t>
      </w:r>
    </w:p>
    <w:p w14:paraId="21035D08" w14:textId="77777777" w:rsidR="004964AF" w:rsidRPr="002D1701" w:rsidRDefault="004964AF" w:rsidP="004964AF">
      <w:pPr>
        <w:rPr>
          <w:rFonts w:ascii="Calibri" w:hAnsi="Calibri" w:cs="Calibri"/>
          <w:sz w:val="22"/>
          <w:szCs w:val="22"/>
        </w:rPr>
      </w:pPr>
    </w:p>
    <w:p w14:paraId="1914C138" w14:textId="77777777" w:rsidR="004964AF" w:rsidRPr="002D1701" w:rsidRDefault="004964AF" w:rsidP="004964AF">
      <w:pPr>
        <w:rPr>
          <w:rFonts w:ascii="Calibri" w:hAnsi="Calibri" w:cs="Calibri"/>
          <w:b/>
          <w:sz w:val="22"/>
          <w:szCs w:val="22"/>
        </w:rPr>
      </w:pPr>
      <w:r w:rsidRPr="002D1701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4C45357E" w14:textId="77777777" w:rsidR="004964AF" w:rsidRPr="002D1701" w:rsidRDefault="004964AF" w:rsidP="004964AF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2D1701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16220CCD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2D1701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3351C8C6" w14:textId="77777777" w:rsidR="004964AF" w:rsidRPr="002D1701" w:rsidRDefault="004964AF" w:rsidP="004964AF">
      <w:pPr>
        <w:rPr>
          <w:rFonts w:ascii="Calibri" w:eastAsia="MS Mincho" w:hAnsi="Calibri" w:cs="Calibri"/>
          <w:b/>
          <w:sz w:val="22"/>
          <w:szCs w:val="22"/>
        </w:rPr>
      </w:pPr>
    </w:p>
    <w:p w14:paraId="63902586" w14:textId="77777777" w:rsidR="004964AF" w:rsidRPr="002D1701" w:rsidRDefault="004964AF" w:rsidP="004964AF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2BFC7E77" w14:textId="62B1C0D1" w:rsidR="00100B85" w:rsidRPr="00DF056E" w:rsidRDefault="00100B85" w:rsidP="00100B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</w:t>
      </w:r>
      <w:r>
        <w:rPr>
          <w:rFonts w:ascii="Calibri" w:eastAsia="MS Mincho" w:hAnsi="Calibri" w:cs="Calibri"/>
          <w:sz w:val="22"/>
          <w:szCs w:val="22"/>
        </w:rPr>
        <w:t xml:space="preserve"> detektering vid brandtermostat (b</w:t>
      </w:r>
      <w:r w:rsidRPr="00CA5E46">
        <w:rPr>
          <w:rFonts w:ascii="Calibri" w:eastAsia="MS Mincho" w:hAnsi="Calibri" w:cs="Calibri"/>
          <w:sz w:val="22"/>
          <w:szCs w:val="22"/>
        </w:rPr>
        <w:t xml:space="preserve">randtermostatfunktion programmeras </w:t>
      </w:r>
      <w:r>
        <w:rPr>
          <w:rFonts w:ascii="Calibri" w:eastAsia="MS Mincho" w:hAnsi="Calibri" w:cs="Calibri"/>
          <w:sz w:val="22"/>
          <w:szCs w:val="22"/>
        </w:rPr>
        <w:t>v</w:t>
      </w:r>
      <w:r w:rsidRPr="00CA5E46">
        <w:rPr>
          <w:rFonts w:ascii="Calibri" w:eastAsia="MS Mincho" w:hAnsi="Calibri" w:cs="Calibri"/>
          <w:sz w:val="22"/>
          <w:szCs w:val="22"/>
        </w:rPr>
        <w:t>i</w:t>
      </w:r>
      <w:r>
        <w:rPr>
          <w:rFonts w:ascii="Calibri" w:eastAsia="MS Mincho" w:hAnsi="Calibri" w:cs="Calibri"/>
          <w:sz w:val="22"/>
          <w:szCs w:val="22"/>
        </w:rPr>
        <w:t>a</w:t>
      </w:r>
      <w:r w:rsidRPr="00CA5E46">
        <w:rPr>
          <w:rFonts w:ascii="Calibri" w:eastAsia="MS Mincho" w:hAnsi="Calibri" w:cs="Calibri"/>
          <w:sz w:val="22"/>
          <w:szCs w:val="22"/>
        </w:rPr>
        <w:t xml:space="preserve"> frånluftstemperaturgivare </w:t>
      </w:r>
      <w:r w:rsidR="00152E03">
        <w:rPr>
          <w:rFonts w:ascii="Calibri" w:eastAsia="MS Mincho" w:hAnsi="Calibri" w:cs="Calibri"/>
          <w:sz w:val="22"/>
          <w:szCs w:val="22"/>
        </w:rPr>
        <w:t>GT31/GT71</w:t>
      </w:r>
      <w:r w:rsidRPr="00CA5E46">
        <w:rPr>
          <w:rFonts w:ascii="Calibri" w:eastAsia="MS Mincho" w:hAnsi="Calibri" w:cs="Calibri"/>
          <w:sz w:val="22"/>
          <w:szCs w:val="22"/>
        </w:rPr>
        <w:t>)</w:t>
      </w:r>
      <w:r w:rsidRPr="00DF056E">
        <w:rPr>
          <w:rFonts w:ascii="Calibri" w:eastAsia="MS Mincho" w:hAnsi="Calibri" w:cs="Calibri"/>
          <w:sz w:val="22"/>
          <w:szCs w:val="22"/>
        </w:rPr>
        <w:t xml:space="preserve"> e</w:t>
      </w:r>
      <w:r>
        <w:rPr>
          <w:rFonts w:ascii="Calibri" w:eastAsia="MS Mincho" w:hAnsi="Calibri" w:cs="Calibri"/>
          <w:sz w:val="22"/>
          <w:szCs w:val="22"/>
        </w:rPr>
        <w:t xml:space="preserve">ller vid signal från </w:t>
      </w:r>
      <w:r w:rsidRPr="00DF056E">
        <w:rPr>
          <w:rFonts w:ascii="Calibri" w:eastAsia="MS Mincho" w:hAnsi="Calibri" w:cs="Calibri"/>
          <w:sz w:val="22"/>
          <w:szCs w:val="22"/>
        </w:rPr>
        <w:t xml:space="preserve">brandlarmscentral (NC) stoppas </w:t>
      </w:r>
      <w:r>
        <w:rPr>
          <w:rFonts w:ascii="Calibri" w:eastAsia="MS Mincho" w:hAnsi="Calibri" w:cs="Calibri"/>
          <w:sz w:val="22"/>
          <w:szCs w:val="22"/>
        </w:rPr>
        <w:t>aggregatet samt uteluftspjäll ST21 och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 stänger.</w:t>
      </w:r>
      <w:r>
        <w:rPr>
          <w:rFonts w:ascii="Calibri" w:eastAsia="MS Mincho" w:hAnsi="Calibri" w:cs="Calibri"/>
          <w:sz w:val="22"/>
          <w:szCs w:val="22"/>
        </w:rPr>
        <w:t xml:space="preserve"> </w:t>
      </w:r>
      <w:bookmarkStart w:id="2" w:name="_Hlk4563846"/>
      <w:r>
        <w:rPr>
          <w:rFonts w:ascii="Calibri" w:eastAsia="MS Mincho" w:hAnsi="Calibri" w:cs="Calibri"/>
          <w:sz w:val="22"/>
          <w:szCs w:val="22"/>
        </w:rPr>
        <w:t>Om aggregatet stoppas av byggnadens brandlarm ska aggregatet automatiskt återstarta när byggnadens brandlarm återgår.</w:t>
      </w:r>
      <w:bookmarkEnd w:id="2"/>
    </w:p>
    <w:p w14:paraId="257764F1" w14:textId="77777777" w:rsidR="004964AF" w:rsidRPr="002D1701" w:rsidRDefault="004964AF" w:rsidP="004964AF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7E8613DE" w14:textId="38A250CB" w:rsidR="004964AF" w:rsidRPr="002D1701" w:rsidRDefault="002D1701" w:rsidP="004964A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/>
      </w:r>
      <w:r w:rsidR="004964AF" w:rsidRPr="002D1701">
        <w:rPr>
          <w:rFonts w:ascii="Calibri" w:hAnsi="Calibri" w:cs="Calibri"/>
          <w:b/>
          <w:sz w:val="22"/>
          <w:szCs w:val="22"/>
        </w:rPr>
        <w:t>Förreglingar</w:t>
      </w:r>
    </w:p>
    <w:p w14:paraId="78B52614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Driftfel för pump P1 resp kortsluten frysskyddsgivare GT81 förreglar</w:t>
      </w:r>
    </w:p>
    <w:p w14:paraId="5882C5F9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aggregatet </w:t>
      </w:r>
      <w:r w:rsidR="002E5068" w:rsidRPr="002D1701">
        <w:rPr>
          <w:rFonts w:ascii="Calibri" w:eastAsia="MS Mincho" w:hAnsi="Calibri" w:cs="Calibri"/>
          <w:sz w:val="22"/>
          <w:szCs w:val="22"/>
        </w:rPr>
        <w:t>.</w:t>
      </w:r>
    </w:p>
    <w:p w14:paraId="2BF1D346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</w:p>
    <w:p w14:paraId="7742FAE5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5FA0148E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</w:p>
    <w:p w14:paraId="1B41850C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3B99E1B2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</w:p>
    <w:p w14:paraId="19743652" w14:textId="01D1A76E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Ändlägeskontakter i spjäll ST21 </w:t>
      </w:r>
      <w:r w:rsidR="00476CD3">
        <w:rPr>
          <w:rFonts w:ascii="Calibri" w:eastAsia="MS Mincho" w:hAnsi="Calibri" w:cs="Calibri"/>
          <w:sz w:val="22"/>
          <w:szCs w:val="22"/>
        </w:rPr>
        <w:t>och</w:t>
      </w:r>
      <w:r w:rsidRPr="002D1701">
        <w:rPr>
          <w:rFonts w:ascii="Calibri" w:eastAsia="MS Mincho" w:hAnsi="Calibri" w:cs="Calibri"/>
          <w:sz w:val="22"/>
          <w:szCs w:val="22"/>
        </w:rPr>
        <w:t xml:space="preserve"> ST22 förreglar </w:t>
      </w:r>
      <w:r w:rsidR="00C546E0" w:rsidRPr="002D1701">
        <w:rPr>
          <w:rFonts w:ascii="Calibri" w:eastAsia="MS Mincho" w:hAnsi="Calibri" w:cs="Calibri"/>
          <w:sz w:val="22"/>
          <w:szCs w:val="22"/>
        </w:rPr>
        <w:t>fläktar</w:t>
      </w:r>
      <w:r w:rsidRPr="002D1701">
        <w:rPr>
          <w:rFonts w:ascii="Calibri" w:eastAsia="MS Mincho" w:hAnsi="Calibri" w:cs="Calibri"/>
          <w:sz w:val="22"/>
          <w:szCs w:val="22"/>
        </w:rPr>
        <w:t>. Spjäll</w:t>
      </w:r>
      <w:r w:rsidR="00476CD3">
        <w:rPr>
          <w:rFonts w:ascii="Calibri" w:eastAsia="MS Mincho" w:hAnsi="Calibri" w:cs="Calibri"/>
          <w:sz w:val="22"/>
          <w:szCs w:val="22"/>
        </w:rPr>
        <w:t>en</w:t>
      </w:r>
    </w:p>
    <w:p w14:paraId="1A54944D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ska vara öpp</w:t>
      </w:r>
      <w:r w:rsidR="00C546E0" w:rsidRPr="002D1701">
        <w:rPr>
          <w:rFonts w:ascii="Calibri" w:eastAsia="MS Mincho" w:hAnsi="Calibri" w:cs="Calibri"/>
          <w:sz w:val="22"/>
          <w:szCs w:val="22"/>
        </w:rPr>
        <w:t xml:space="preserve">na </w:t>
      </w:r>
      <w:r w:rsidRPr="002D1701">
        <w:rPr>
          <w:rFonts w:ascii="Calibri" w:eastAsia="MS Mincho" w:hAnsi="Calibri" w:cs="Calibri"/>
          <w:sz w:val="22"/>
          <w:szCs w:val="22"/>
        </w:rPr>
        <w:t>innan fläktstart kan ske.</w:t>
      </w:r>
    </w:p>
    <w:p w14:paraId="39C9FD67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</w:p>
    <w:p w14:paraId="150B3170" w14:textId="77777777" w:rsidR="004964AF" w:rsidRPr="002D1701" w:rsidRDefault="004964AF" w:rsidP="004964A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69744112" w14:textId="77777777" w:rsidR="002D1701" w:rsidRDefault="002D1701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2BF12FE6" w14:textId="77777777" w:rsidR="009E6553" w:rsidRPr="002D1701" w:rsidRDefault="00E33BE8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2D1701">
        <w:rPr>
          <w:rFonts w:ascii="Calibri" w:hAnsi="Calibri" w:cs="Calibri"/>
          <w:b/>
          <w:szCs w:val="24"/>
          <w:u w:val="single"/>
        </w:rPr>
        <w:t>MÄTNING</w:t>
      </w:r>
    </w:p>
    <w:p w14:paraId="5EC754A8" w14:textId="77777777" w:rsidR="009E6553" w:rsidRPr="002D1701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2007A386" w14:textId="77777777" w:rsidR="006A376F" w:rsidRPr="002D1701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2D1701">
        <w:rPr>
          <w:rFonts w:ascii="Calibri" w:hAnsi="Calibri" w:cs="Calibri"/>
          <w:b/>
          <w:sz w:val="22"/>
          <w:szCs w:val="22"/>
        </w:rPr>
        <w:t>Verkningsgradsberäkning</w:t>
      </w:r>
    </w:p>
    <w:p w14:paraId="60191422" w14:textId="77777777" w:rsidR="006A376F" w:rsidRPr="002D1701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3D264EFE" w14:textId="0388319E" w:rsidR="004E2483" w:rsidRPr="002D1701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2D1701">
        <w:rPr>
          <w:rFonts w:ascii="Calibri" w:eastAsia="MS Mincho" w:hAnsi="Calibri" w:cs="Calibri"/>
          <w:sz w:val="22"/>
          <w:szCs w:val="22"/>
        </w:rPr>
        <w:t>temperatur</w:t>
      </w:r>
      <w:r w:rsidRPr="002D1701">
        <w:rPr>
          <w:rFonts w:ascii="Calibri" w:eastAsia="MS Mincho" w:hAnsi="Calibri" w:cs="Calibri"/>
          <w:sz w:val="22"/>
          <w:szCs w:val="22"/>
        </w:rPr>
        <w:t>givare</w:t>
      </w:r>
      <w:r w:rsidR="004E2483" w:rsidRPr="002D1701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2D1701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2D1701">
        <w:rPr>
          <w:rFonts w:ascii="Calibri" w:eastAsia="MS Mincho" w:hAnsi="Calibri" w:cs="Calibri"/>
          <w:sz w:val="22"/>
          <w:szCs w:val="22"/>
        </w:rPr>
        <w:t xml:space="preserve">frånluft </w:t>
      </w:r>
      <w:r w:rsidR="00152E03">
        <w:rPr>
          <w:rFonts w:ascii="Calibri" w:eastAsia="MS Mincho" w:hAnsi="Calibri" w:cs="Calibri"/>
          <w:sz w:val="22"/>
          <w:szCs w:val="22"/>
        </w:rPr>
        <w:t>GT31/GT71</w:t>
      </w:r>
      <w:r w:rsidRPr="002D1701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2D1701">
        <w:rPr>
          <w:rFonts w:ascii="Calibri" w:eastAsia="MS Mincho" w:hAnsi="Calibri" w:cs="Calibri"/>
          <w:sz w:val="22"/>
          <w:szCs w:val="22"/>
        </w:rPr>
        <w:t xml:space="preserve"> avluft </w:t>
      </w:r>
      <w:r w:rsidRPr="002D1701">
        <w:rPr>
          <w:rFonts w:ascii="Calibri" w:eastAsia="MS Mincho" w:hAnsi="Calibri" w:cs="Calibri"/>
          <w:sz w:val="22"/>
          <w:szCs w:val="22"/>
        </w:rPr>
        <w:t>GT4</w:t>
      </w:r>
      <w:r w:rsidR="004E2483" w:rsidRPr="002D1701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1B13CAB" w14:textId="75715190" w:rsidR="006A376F" w:rsidRPr="002D1701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((</w:t>
      </w:r>
      <w:r w:rsidR="00152E03">
        <w:rPr>
          <w:rFonts w:ascii="Calibri" w:eastAsia="MS Mincho" w:hAnsi="Calibri" w:cs="Calibri"/>
          <w:sz w:val="22"/>
          <w:szCs w:val="22"/>
        </w:rPr>
        <w:t>GT31/GT71</w:t>
      </w:r>
      <w:r w:rsidRPr="002D1701">
        <w:rPr>
          <w:rFonts w:ascii="Calibri" w:eastAsia="MS Mincho" w:hAnsi="Calibri" w:cs="Calibri"/>
          <w:sz w:val="22"/>
          <w:szCs w:val="22"/>
        </w:rPr>
        <w:t>-GT42) / (</w:t>
      </w:r>
      <w:r w:rsidR="00152E03">
        <w:rPr>
          <w:rFonts w:ascii="Calibri" w:eastAsia="MS Mincho" w:hAnsi="Calibri" w:cs="Calibri"/>
          <w:sz w:val="22"/>
          <w:szCs w:val="22"/>
        </w:rPr>
        <w:t>GT31/GT71</w:t>
      </w:r>
      <w:r w:rsidRPr="002D1701">
        <w:rPr>
          <w:rFonts w:ascii="Calibri" w:eastAsia="MS Mincho" w:hAnsi="Calibri" w:cs="Calibri"/>
          <w:sz w:val="22"/>
          <w:szCs w:val="22"/>
        </w:rPr>
        <w:t>-GT41)) x 100 %</w:t>
      </w:r>
      <w:r w:rsidR="006A376F" w:rsidRPr="002D1701">
        <w:rPr>
          <w:rFonts w:ascii="Calibri" w:eastAsia="MS Mincho" w:hAnsi="Calibri" w:cs="Calibri"/>
          <w:sz w:val="22"/>
          <w:szCs w:val="22"/>
        </w:rPr>
        <w:t>.</w:t>
      </w:r>
    </w:p>
    <w:p w14:paraId="07713029" w14:textId="77777777" w:rsidR="006A376F" w:rsidRPr="002D1701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1C5145AD" w14:textId="77777777" w:rsidR="006A376F" w:rsidRPr="002D1701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2D1701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2D1701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2D1701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74EAD1D4" w14:textId="77777777" w:rsidR="006A376F" w:rsidRPr="002D1701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Aggregat är i drift.</w:t>
      </w:r>
    </w:p>
    <w:p w14:paraId="6F80BAB8" w14:textId="5BB4E8D8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Återvinningen i max.</w:t>
      </w:r>
    </w:p>
    <w:p w14:paraId="46557FDC" w14:textId="4B90D3BE" w:rsidR="00B01972" w:rsidRPr="002D1701" w:rsidRDefault="00B01972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38882173" w14:textId="77777777" w:rsidR="006A376F" w:rsidRPr="002D1701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59781550" w14:textId="093CB3CD" w:rsidR="006A376F" w:rsidRPr="002D1701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2D1701">
        <w:rPr>
          <w:rFonts w:ascii="Calibri" w:eastAsia="MS Mincho" w:hAnsi="Calibri" w:cs="Calibri"/>
          <w:sz w:val="22"/>
          <w:szCs w:val="22"/>
        </w:rPr>
        <w:t>Larm återställs om något villkor upphör</w:t>
      </w:r>
      <w:r w:rsidRPr="002D1701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2D1701">
        <w:rPr>
          <w:rFonts w:ascii="Calibri" w:eastAsia="MS Mincho" w:hAnsi="Calibri" w:cs="Calibri"/>
          <w:sz w:val="22"/>
          <w:szCs w:val="22"/>
        </w:rPr>
        <w:t>att gälla.</w:t>
      </w:r>
    </w:p>
    <w:p w14:paraId="6ED68469" w14:textId="77777777" w:rsidR="006A376F" w:rsidRPr="002D1701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518CEEF8" w14:textId="65F0C19E" w:rsidR="00927C8E" w:rsidRPr="00161C2A" w:rsidRDefault="00927C8E" w:rsidP="00927C8E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3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8D6BDB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3"/>
    <w:p w14:paraId="7CDE250C" w14:textId="77777777" w:rsidR="00570FBE" w:rsidRDefault="00570FBE" w:rsidP="00570FBE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71402BF3" w14:textId="77777777" w:rsidR="00570FBE" w:rsidRDefault="00570FBE" w:rsidP="00570FBE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36A2B4FE" w14:textId="77777777" w:rsidR="00B8138A" w:rsidRPr="002D1701" w:rsidRDefault="00B8138A" w:rsidP="00E127CD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4F58A928" w14:textId="77777777" w:rsidR="00A92112" w:rsidRPr="002D1701" w:rsidRDefault="00A92112" w:rsidP="00B43C7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7DFB1B56" w14:textId="77777777" w:rsidR="00A92112" w:rsidRPr="002D1701" w:rsidRDefault="00A92112" w:rsidP="00B43C7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  <w:sectPr w:rsidR="00A92112" w:rsidRPr="002D1701" w:rsidSect="00163947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340" w:gutter="0"/>
          <w:paperSrc w:first="2" w:other="2"/>
          <w:cols w:num="2" w:space="720"/>
        </w:sectPr>
      </w:pPr>
    </w:p>
    <w:p w14:paraId="35CB2064" w14:textId="6107BF45" w:rsidR="006478D9" w:rsidRDefault="006478D9">
      <w:pPr>
        <w:rPr>
          <w:rFonts w:ascii="Calibri" w:hAnsi="Calibri" w:cs="Calibri"/>
          <w:b/>
          <w:sz w:val="28"/>
          <w:u w:val="single"/>
        </w:rPr>
      </w:pPr>
      <w:r>
        <w:rPr>
          <w:rFonts w:ascii="Calibri" w:hAnsi="Calibri" w:cs="Calibri"/>
          <w:b/>
          <w:sz w:val="28"/>
          <w:u w:val="single"/>
        </w:rPr>
        <w:br w:type="page"/>
      </w:r>
    </w:p>
    <w:p w14:paraId="014194F5" w14:textId="77777777" w:rsidR="00711963" w:rsidRPr="002D1701" w:rsidRDefault="00711963">
      <w:pPr>
        <w:rPr>
          <w:rFonts w:ascii="Calibri" w:hAnsi="Calibri" w:cs="Calibri"/>
          <w:b/>
          <w:sz w:val="28"/>
          <w:u w:val="single"/>
        </w:rPr>
      </w:pPr>
    </w:p>
    <w:p w14:paraId="4CA672B8" w14:textId="77777777" w:rsidR="00C90A32" w:rsidRPr="002D1701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Cs w:val="24"/>
          <w:u w:val="single"/>
        </w:rPr>
      </w:pPr>
      <w:r w:rsidRPr="002D1701">
        <w:rPr>
          <w:rFonts w:ascii="Calibri" w:hAnsi="Calibri" w:cs="Calibri"/>
          <w:b/>
          <w:szCs w:val="24"/>
          <w:u w:val="single"/>
        </w:rPr>
        <w:t>LARM</w:t>
      </w:r>
    </w:p>
    <w:p w14:paraId="288BE73E" w14:textId="77777777" w:rsidR="00C90A32" w:rsidRPr="002D1701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071"/>
        <w:gridCol w:w="839"/>
        <w:gridCol w:w="839"/>
        <w:gridCol w:w="839"/>
        <w:gridCol w:w="1449"/>
        <w:gridCol w:w="6875"/>
      </w:tblGrid>
      <w:tr w:rsidR="00902593" w:rsidRPr="002D1701" w14:paraId="7FB112EA" w14:textId="77777777" w:rsidTr="00902593">
        <w:trPr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1A330CAB" w14:textId="77777777" w:rsidR="00902593" w:rsidRPr="002D1701" w:rsidRDefault="00902593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5FED8A1C" w14:textId="15DC3A9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379B91D" w14:textId="288E5CE2" w:rsidR="00902593" w:rsidRPr="002D1701" w:rsidRDefault="00223AFF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5FBF61D4" w14:textId="77777777" w:rsidR="00902593" w:rsidRPr="002D1701" w:rsidRDefault="00902593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4C18E91E" w14:textId="77777777" w:rsidR="00902593" w:rsidRPr="002D1701" w:rsidRDefault="00902593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72B3FB56" w14:textId="77777777" w:rsidR="00902593" w:rsidRPr="002D1701" w:rsidRDefault="00902593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DBE1178" w14:textId="77777777" w:rsidR="00902593" w:rsidRPr="002D1701" w:rsidRDefault="00902593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902593" w:rsidRPr="002D1701" w14:paraId="36A93FA8" w14:textId="77777777" w:rsidTr="00902593">
        <w:tc>
          <w:tcPr>
            <w:tcW w:w="2830" w:type="dxa"/>
            <w:tcBorders>
              <w:top w:val="single" w:sz="4" w:space="0" w:color="auto"/>
            </w:tcBorders>
          </w:tcPr>
          <w:p w14:paraId="472F919F" w14:textId="77777777" w:rsidR="00902593" w:rsidRPr="002D1701" w:rsidRDefault="00902593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451B9332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6F248EC" w14:textId="16AEA5CE" w:rsidR="00902593" w:rsidRPr="002D1701" w:rsidRDefault="00902593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7E43624" w14:textId="77777777" w:rsidR="00902593" w:rsidRPr="002D1701" w:rsidRDefault="00902593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8FDC398" w14:textId="77777777" w:rsidR="00902593" w:rsidRPr="002D1701" w:rsidRDefault="00902593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A4560C2" w14:textId="77777777" w:rsidR="00902593" w:rsidRPr="002D1701" w:rsidRDefault="00902593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429DB157" w14:textId="77777777" w:rsidR="00902593" w:rsidRPr="002D1701" w:rsidRDefault="00902593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2593" w:rsidRPr="002D1701" w14:paraId="7DC52E3D" w14:textId="77777777" w:rsidTr="00902593">
        <w:tc>
          <w:tcPr>
            <w:tcW w:w="2830" w:type="dxa"/>
            <w:vAlign w:val="center"/>
          </w:tcPr>
          <w:p w14:paraId="15FBDCD6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071" w:type="dxa"/>
            <w:vAlign w:val="center"/>
          </w:tcPr>
          <w:p w14:paraId="2BF2FBCE" w14:textId="4BAB766A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A53B82F" w14:textId="7F0E7157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78CDD6F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0BBD81C1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0277480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2D1701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04AD0C80" w14:textId="0CC367D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902593" w:rsidRPr="002D1701" w14:paraId="6DF1C8DD" w14:textId="77777777" w:rsidTr="00902593">
        <w:tc>
          <w:tcPr>
            <w:tcW w:w="2830" w:type="dxa"/>
            <w:vAlign w:val="center"/>
          </w:tcPr>
          <w:p w14:paraId="108BDB07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071" w:type="dxa"/>
            <w:vAlign w:val="center"/>
          </w:tcPr>
          <w:p w14:paraId="7E082866" w14:textId="0BEAA01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605E486C" w14:textId="0D0845F3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1C0D4FDF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5BDE26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0A41CDB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52F3CC4F" w14:textId="3F749C25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902593" w:rsidRPr="002D1701" w14:paraId="4CEB8BC5" w14:textId="77777777" w:rsidTr="00902593">
        <w:tc>
          <w:tcPr>
            <w:tcW w:w="2830" w:type="dxa"/>
            <w:vAlign w:val="center"/>
          </w:tcPr>
          <w:p w14:paraId="6FB3C224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071" w:type="dxa"/>
            <w:vAlign w:val="center"/>
          </w:tcPr>
          <w:p w14:paraId="56ADFDDA" w14:textId="430D700C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5E2BC2A8" w14:textId="1612270F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4FD7904E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BC7E20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E379470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2D1701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54681BA" w14:textId="779711E0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902593" w:rsidRPr="002D1701" w14:paraId="2DC269D5" w14:textId="77777777" w:rsidTr="00902593">
        <w:tc>
          <w:tcPr>
            <w:tcW w:w="2830" w:type="dxa"/>
            <w:vAlign w:val="center"/>
          </w:tcPr>
          <w:p w14:paraId="035DDE2F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071" w:type="dxa"/>
            <w:vAlign w:val="center"/>
          </w:tcPr>
          <w:p w14:paraId="18CB98F5" w14:textId="75904B55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3216DD7" w14:textId="7B8D3F27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47FB6DB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296E305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1903392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24175270" w14:textId="7995C7CA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902593" w:rsidRPr="002D1701" w14:paraId="5CF2D623" w14:textId="77777777" w:rsidTr="00902593">
        <w:tc>
          <w:tcPr>
            <w:tcW w:w="2830" w:type="dxa"/>
            <w:vAlign w:val="center"/>
          </w:tcPr>
          <w:p w14:paraId="1662CD60" w14:textId="389B373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071" w:type="dxa"/>
            <w:vAlign w:val="center"/>
          </w:tcPr>
          <w:p w14:paraId="201453DC" w14:textId="3BA6E6F4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76D89CE" w14:textId="093608C6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04C8AEF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37AF0A1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E6E296D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43382BBD" w14:textId="021E95A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 w:rsidR="00C965F7"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902593" w:rsidRPr="002D1701" w14:paraId="4FFA215B" w14:textId="77777777" w:rsidTr="00902593">
        <w:tc>
          <w:tcPr>
            <w:tcW w:w="2830" w:type="dxa"/>
            <w:vAlign w:val="center"/>
          </w:tcPr>
          <w:p w14:paraId="6B0DECCE" w14:textId="35A20A4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071" w:type="dxa"/>
            <w:vAlign w:val="center"/>
          </w:tcPr>
          <w:p w14:paraId="2EAA4B47" w14:textId="0CF6E7D9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04290DA" w14:textId="5C81A059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4BBB1F7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FA74878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F93E11D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72FCDE3" w14:textId="6A611371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 w:rsidR="00C965F7"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902593" w:rsidRPr="002D1701" w14:paraId="3354102C" w14:textId="77777777" w:rsidTr="00902593">
        <w:tc>
          <w:tcPr>
            <w:tcW w:w="2830" w:type="dxa"/>
            <w:vAlign w:val="center"/>
          </w:tcPr>
          <w:p w14:paraId="49DE7A1F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071" w:type="dxa"/>
            <w:vAlign w:val="center"/>
          </w:tcPr>
          <w:p w14:paraId="0EB7523E" w14:textId="77293510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6FFDDD6" w14:textId="0B587CC3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0EE4E22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1383DB3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5A3E394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3B5E7FA7" w14:textId="2933D116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902593" w:rsidRPr="002D1701" w14:paraId="0179206E" w14:textId="77777777" w:rsidTr="00902593">
        <w:tc>
          <w:tcPr>
            <w:tcW w:w="2830" w:type="dxa"/>
            <w:vAlign w:val="center"/>
          </w:tcPr>
          <w:p w14:paraId="245C5D04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071" w:type="dxa"/>
            <w:vAlign w:val="center"/>
          </w:tcPr>
          <w:p w14:paraId="048FAEEA" w14:textId="3E53A110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6693780" w14:textId="75A86755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0D82E333" w14:textId="43F1A19C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152C9C1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012F417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3 min.</w:t>
            </w:r>
          </w:p>
        </w:tc>
        <w:tc>
          <w:tcPr>
            <w:tcW w:w="6875" w:type="dxa"/>
            <w:vAlign w:val="center"/>
          </w:tcPr>
          <w:p w14:paraId="422ADD50" w14:textId="43E90D36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902593" w:rsidRPr="002D1701" w14:paraId="14BD1A10" w14:textId="77777777" w:rsidTr="00902593">
        <w:tc>
          <w:tcPr>
            <w:tcW w:w="2830" w:type="dxa"/>
            <w:vAlign w:val="center"/>
          </w:tcPr>
          <w:p w14:paraId="1EDDD1B0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071" w:type="dxa"/>
            <w:vAlign w:val="center"/>
          </w:tcPr>
          <w:p w14:paraId="4F60986C" w14:textId="2956C413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EC2097B" w14:textId="518DD877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34F29009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8C6B0E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DF3E45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308C62F5" w14:textId="5EACB0C0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902593" w:rsidRPr="002D1701" w14:paraId="43F60A59" w14:textId="77777777" w:rsidTr="00902593">
        <w:tc>
          <w:tcPr>
            <w:tcW w:w="2830" w:type="dxa"/>
            <w:vAlign w:val="center"/>
          </w:tcPr>
          <w:p w14:paraId="359D8F1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P3_DS</w:t>
            </w:r>
          </w:p>
        </w:tc>
        <w:tc>
          <w:tcPr>
            <w:tcW w:w="1071" w:type="dxa"/>
            <w:vAlign w:val="center"/>
          </w:tcPr>
          <w:p w14:paraId="6633A1DA" w14:textId="00ACCE8B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88800F5" w14:textId="6C140E90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39" w:type="dxa"/>
            <w:vAlign w:val="center"/>
          </w:tcPr>
          <w:p w14:paraId="1499A467" w14:textId="2312C09A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6544BE62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948B3EF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3 min.</w:t>
            </w:r>
          </w:p>
        </w:tc>
        <w:tc>
          <w:tcPr>
            <w:tcW w:w="6875" w:type="dxa"/>
            <w:vAlign w:val="center"/>
          </w:tcPr>
          <w:p w14:paraId="152B94BE" w14:textId="22059151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902593" w:rsidRPr="002D1701" w14:paraId="3A747287" w14:textId="77777777" w:rsidTr="00902593">
        <w:tc>
          <w:tcPr>
            <w:tcW w:w="2830" w:type="dxa"/>
            <w:vAlign w:val="center"/>
          </w:tcPr>
          <w:p w14:paraId="50F7E38E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P3_HM</w:t>
            </w:r>
          </w:p>
        </w:tc>
        <w:tc>
          <w:tcPr>
            <w:tcW w:w="1071" w:type="dxa"/>
            <w:vAlign w:val="center"/>
          </w:tcPr>
          <w:p w14:paraId="72DCEFE7" w14:textId="007C6279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0E195A7" w14:textId="3195A01E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937040D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EA36580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D79C639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73B67A08" w14:textId="4AA4828D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902593" w:rsidRPr="002D1701" w14:paraId="6877F7ED" w14:textId="77777777" w:rsidTr="00902593">
        <w:tc>
          <w:tcPr>
            <w:tcW w:w="2830" w:type="dxa"/>
            <w:vAlign w:val="center"/>
          </w:tcPr>
          <w:p w14:paraId="205A74FE" w14:textId="1394D7A6" w:rsidR="00902593" w:rsidRPr="00285C9A" w:rsidRDefault="0053115C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285C9A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TS</w:t>
            </w:r>
            <w:r w:rsidR="00902593" w:rsidRPr="00285C9A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3</w:t>
            </w:r>
            <w:r w:rsidRPr="00285C9A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x</w:t>
            </w:r>
            <w:r w:rsidR="00902593" w:rsidRPr="00285C9A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_DS</w:t>
            </w:r>
          </w:p>
        </w:tc>
        <w:tc>
          <w:tcPr>
            <w:tcW w:w="1071" w:type="dxa"/>
            <w:vAlign w:val="center"/>
          </w:tcPr>
          <w:p w14:paraId="3A4EBBE4" w14:textId="3EDA635F" w:rsidR="00902593" w:rsidRPr="00285C9A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285C9A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494706D8" w14:textId="46777AFB" w:rsidR="00902593" w:rsidRPr="00285C9A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285C9A"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44DE6CC0" w14:textId="77777777" w:rsidR="00902593" w:rsidRPr="00285C9A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23FEEB40" w14:textId="77777777" w:rsidR="00902593" w:rsidRPr="00285C9A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0593C681" w14:textId="77777777" w:rsidR="00902593" w:rsidRPr="00285C9A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285C9A">
              <w:rPr>
                <w:rFonts w:ascii="Calibri" w:hAnsi="Calibri" w:cs="Calibri"/>
                <w:sz w:val="22"/>
                <w:szCs w:val="22"/>
                <w:highlight w:val="yellow"/>
              </w:rPr>
              <w:t>5 min.</w:t>
            </w:r>
          </w:p>
        </w:tc>
        <w:tc>
          <w:tcPr>
            <w:tcW w:w="6875" w:type="dxa"/>
            <w:vAlign w:val="center"/>
          </w:tcPr>
          <w:p w14:paraId="1132E496" w14:textId="243148EB" w:rsidR="00902593" w:rsidRPr="00285C9A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285C9A">
              <w:rPr>
                <w:rFonts w:ascii="Calibri" w:hAnsi="Calibri" w:cs="Calibri"/>
                <w:sz w:val="22"/>
                <w:szCs w:val="22"/>
                <w:highlight w:val="yellow"/>
              </w:rPr>
              <w:t>Driftstopp turboswing</w:t>
            </w:r>
          </w:p>
        </w:tc>
      </w:tr>
      <w:tr w:rsidR="00902593" w:rsidRPr="002D1701" w14:paraId="5E2F5B0D" w14:textId="77777777" w:rsidTr="00902593">
        <w:tc>
          <w:tcPr>
            <w:tcW w:w="2830" w:type="dxa"/>
            <w:vAlign w:val="center"/>
          </w:tcPr>
          <w:p w14:paraId="5D6F2A18" w14:textId="57CB5CF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GP61_L</w:t>
            </w:r>
            <w:r w:rsidR="0066773F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71" w:type="dxa"/>
            <w:vAlign w:val="center"/>
          </w:tcPr>
          <w:p w14:paraId="36D13701" w14:textId="5B230751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CAEC33F" w14:textId="0B7FFF3D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839" w:type="dxa"/>
            <w:vAlign w:val="center"/>
          </w:tcPr>
          <w:p w14:paraId="27850A46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5E7F6B9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EF0E223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1A2024C5" w14:textId="11C73637" w:rsidR="00902593" w:rsidRPr="002D1701" w:rsidRDefault="0066773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noProof w:val="0"/>
                <w:sz w:val="22"/>
                <w:szCs w:val="22"/>
              </w:rPr>
              <w:t>Lågt systemtryck</w:t>
            </w:r>
          </w:p>
        </w:tc>
      </w:tr>
      <w:tr w:rsidR="00902593" w:rsidRPr="002D1701" w14:paraId="4CD78521" w14:textId="77777777" w:rsidTr="00902593">
        <w:tc>
          <w:tcPr>
            <w:tcW w:w="2830" w:type="dxa"/>
            <w:vAlign w:val="center"/>
          </w:tcPr>
          <w:p w14:paraId="59C4F87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VÅ_LL</w:t>
            </w:r>
          </w:p>
        </w:tc>
        <w:tc>
          <w:tcPr>
            <w:tcW w:w="1071" w:type="dxa"/>
            <w:vAlign w:val="center"/>
          </w:tcPr>
          <w:p w14:paraId="66EF8069" w14:textId="69DC8AC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47D8310" w14:textId="02F3595F" w:rsidR="00902593" w:rsidRPr="002D1701" w:rsidRDefault="00630A15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E19EABC" w14:textId="1DF80A69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34EF3C2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6EA1B90" w14:textId="6CF8AA49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  <w:r w:rsidRPr="002D1701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6E304517" w14:textId="2277A3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902593" w:rsidRPr="002D1701" w14:paraId="1C4D501A" w14:textId="77777777" w:rsidTr="00902593">
        <w:tc>
          <w:tcPr>
            <w:tcW w:w="2830" w:type="dxa"/>
            <w:vAlign w:val="center"/>
          </w:tcPr>
          <w:p w14:paraId="18D02958" w14:textId="52D2ABA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GT31</w:t>
            </w:r>
            <w:r w:rsidR="00A50EA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GT71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A50EAE">
              <w:rPr>
                <w:rFonts w:ascii="Calibri" w:eastAsia="MS Mincho" w:hAnsi="Calibri" w:cs="Calibri"/>
                <w:sz w:val="22"/>
                <w:szCs w:val="22"/>
              </w:rPr>
              <w:t>B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71" w:type="dxa"/>
            <w:vAlign w:val="center"/>
          </w:tcPr>
          <w:p w14:paraId="7AAEA45A" w14:textId="4CC625FA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4CEC59A" w14:textId="2421A16A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839" w:type="dxa"/>
            <w:vAlign w:val="center"/>
          </w:tcPr>
          <w:p w14:paraId="0B7F5401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EC6608A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B724E20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3B2BD9BF" w14:textId="62C6CAA5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Branddetektering frånluft</w:t>
            </w:r>
          </w:p>
        </w:tc>
      </w:tr>
      <w:tr w:rsidR="00902593" w:rsidRPr="002D1701" w14:paraId="5873C6C9" w14:textId="77777777" w:rsidTr="00902593">
        <w:tc>
          <w:tcPr>
            <w:tcW w:w="2830" w:type="dxa"/>
            <w:vAlign w:val="center"/>
          </w:tcPr>
          <w:p w14:paraId="0DE657DA" w14:textId="3542F9B3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071" w:type="dxa"/>
            <w:vAlign w:val="center"/>
          </w:tcPr>
          <w:p w14:paraId="73A4BFCF" w14:textId="68ABCE8B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58C4EEE1" w14:textId="0694E117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160D1FC8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08900AB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72EB5EC2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4A9F32FC" w14:textId="7F59018A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262C9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902593" w:rsidRPr="002D1701" w14:paraId="4F0B81F2" w14:textId="77777777" w:rsidTr="00902593">
        <w:tc>
          <w:tcPr>
            <w:tcW w:w="2830" w:type="dxa"/>
            <w:vAlign w:val="center"/>
          </w:tcPr>
          <w:p w14:paraId="6C9DF3AB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071" w:type="dxa"/>
            <w:vAlign w:val="center"/>
          </w:tcPr>
          <w:p w14:paraId="6BCDBFFC" w14:textId="221FABD3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299E17C" w14:textId="494D79C4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646BF6FC" w14:textId="7ACE7EC2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CEF1072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A56A94D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09A9B82E" w14:textId="149D170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902593" w:rsidRPr="002D1701" w14:paraId="2302481F" w14:textId="77777777" w:rsidTr="00902593">
        <w:tc>
          <w:tcPr>
            <w:tcW w:w="2830" w:type="dxa"/>
            <w:vAlign w:val="center"/>
          </w:tcPr>
          <w:p w14:paraId="0784F476" w14:textId="236A88E1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GT11_</w:t>
            </w:r>
            <w:r w:rsidR="00690688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71" w:type="dxa"/>
            <w:vAlign w:val="center"/>
          </w:tcPr>
          <w:p w14:paraId="31198EF2" w14:textId="340F84C3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2A31AA7" w14:textId="466B7D81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422C99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3B59857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8A20244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A3DE18B" w14:textId="69891FD0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902593" w:rsidRPr="002D1701" w14:paraId="1A7B0BAE" w14:textId="77777777" w:rsidTr="00902593">
        <w:tc>
          <w:tcPr>
            <w:tcW w:w="2830" w:type="dxa"/>
            <w:vAlign w:val="center"/>
          </w:tcPr>
          <w:p w14:paraId="299590B3" w14:textId="3CF9AB38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 w:rsidR="00223AFF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71" w:type="dxa"/>
            <w:vAlign w:val="center"/>
          </w:tcPr>
          <w:p w14:paraId="44EF32C4" w14:textId="5264EEC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69DCE8C9" w14:textId="22D3E32A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5ADB44FA" w14:textId="72D31EBA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28F2227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6C21A598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61DA9B0C" w14:textId="4C965836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902593" w:rsidRPr="002D1701" w14:paraId="393083E4" w14:textId="77777777" w:rsidTr="00902593">
        <w:tc>
          <w:tcPr>
            <w:tcW w:w="2830" w:type="dxa"/>
            <w:vAlign w:val="center"/>
          </w:tcPr>
          <w:p w14:paraId="7D7BD066" w14:textId="57C36D74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</w:t>
            </w:r>
            <w:r w:rsidR="00FD224C">
              <w:rPr>
                <w:rFonts w:ascii="Calibri" w:eastAsia="MS Mincho" w:hAnsi="Calibri" w:cs="Calibri"/>
                <w:sz w:val="22"/>
                <w:szCs w:val="22"/>
              </w:rPr>
              <w:t>6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1_L</w:t>
            </w:r>
            <w:r w:rsidR="00223AFF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71" w:type="dxa"/>
            <w:vAlign w:val="center"/>
          </w:tcPr>
          <w:p w14:paraId="4F123A9D" w14:textId="181C4E76" w:rsidR="00902593" w:rsidRPr="002D1701" w:rsidRDefault="00E2192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1F6D01E" w14:textId="759A0A30" w:rsidR="00902593" w:rsidRPr="002D1701" w:rsidRDefault="00FD224C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223AFF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839" w:type="dxa"/>
            <w:vAlign w:val="center"/>
          </w:tcPr>
          <w:p w14:paraId="449ADA80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03BD44E8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F093B0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2AE8C3" w14:textId="3EC2EDCD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Låg temperatur</w:t>
            </w:r>
          </w:p>
        </w:tc>
      </w:tr>
      <w:tr w:rsidR="00902593" w:rsidRPr="002D1701" w14:paraId="6AA5AA8B" w14:textId="77777777" w:rsidTr="00902593">
        <w:tc>
          <w:tcPr>
            <w:tcW w:w="2830" w:type="dxa"/>
            <w:vAlign w:val="center"/>
          </w:tcPr>
          <w:p w14:paraId="15408FD5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071" w:type="dxa"/>
            <w:vAlign w:val="center"/>
          </w:tcPr>
          <w:p w14:paraId="7EF51736" w14:textId="15294E5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8DA9539" w14:textId="13F9C8B3" w:rsidR="00902593" w:rsidRPr="00902593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49BAA6A" w14:textId="26ACE2D5" w:rsidR="00902593" w:rsidRPr="00C629A5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629A5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02E55DE8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4504601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69A5B1A" w14:textId="5729B7AC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902593" w:rsidRPr="002D1701" w14:paraId="3D7D6C13" w14:textId="77777777" w:rsidTr="00902593">
        <w:tc>
          <w:tcPr>
            <w:tcW w:w="2830" w:type="dxa"/>
            <w:vAlign w:val="center"/>
          </w:tcPr>
          <w:p w14:paraId="708C75E1" w14:textId="6B09CFB1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GT31</w:t>
            </w:r>
            <w:r w:rsidR="00A50EA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GT71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_GF</w:t>
            </w:r>
          </w:p>
        </w:tc>
        <w:tc>
          <w:tcPr>
            <w:tcW w:w="1071" w:type="dxa"/>
            <w:vAlign w:val="center"/>
          </w:tcPr>
          <w:p w14:paraId="38E2C7B8" w14:textId="6CB05C50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7931B58" w14:textId="27482F7A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18CDA4E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39FCC49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46CE037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4FE273B3" w14:textId="76783864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902593" w:rsidRPr="002D1701" w14:paraId="1A9DF09E" w14:textId="77777777" w:rsidTr="00902593">
        <w:tc>
          <w:tcPr>
            <w:tcW w:w="2830" w:type="dxa"/>
            <w:vAlign w:val="center"/>
          </w:tcPr>
          <w:p w14:paraId="0FA7EAC6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071" w:type="dxa"/>
            <w:vAlign w:val="center"/>
          </w:tcPr>
          <w:p w14:paraId="5559FC7C" w14:textId="44D2660B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7E6678D" w14:textId="42DD7078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1D1F59DA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6C6BA90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0F01343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51FA8DD" w14:textId="7D185EA4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902593" w:rsidRPr="002D1701" w14:paraId="4C8F8D27" w14:textId="77777777" w:rsidTr="00902593">
        <w:tc>
          <w:tcPr>
            <w:tcW w:w="2830" w:type="dxa"/>
            <w:vAlign w:val="center"/>
          </w:tcPr>
          <w:p w14:paraId="38249811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071" w:type="dxa"/>
            <w:vAlign w:val="center"/>
          </w:tcPr>
          <w:p w14:paraId="39823FBE" w14:textId="56A18CEF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6EEAA6A1" w14:textId="15F17430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B076241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5512385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4CC58DE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E7A154A" w14:textId="2AF3C5C5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902593" w:rsidRPr="002D1701" w14:paraId="3F426F48" w14:textId="77777777" w:rsidTr="00902593">
        <w:tc>
          <w:tcPr>
            <w:tcW w:w="2830" w:type="dxa"/>
            <w:vAlign w:val="center"/>
          </w:tcPr>
          <w:p w14:paraId="3A26DFC5" w14:textId="74E45A08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GT</w:t>
            </w:r>
            <w:r w:rsidR="00FD224C">
              <w:rPr>
                <w:rFonts w:ascii="Calibri" w:eastAsia="MS Mincho" w:hAnsi="Calibri" w:cs="Calibri"/>
                <w:sz w:val="22"/>
                <w:szCs w:val="22"/>
              </w:rPr>
              <w:t>6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1_GF</w:t>
            </w:r>
          </w:p>
        </w:tc>
        <w:tc>
          <w:tcPr>
            <w:tcW w:w="1071" w:type="dxa"/>
            <w:vAlign w:val="center"/>
          </w:tcPr>
          <w:p w14:paraId="3E83717A" w14:textId="0EA89DF8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006350CD" w14:textId="6E9C4920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7D1F7FD7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C78643A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1A9D65D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B91B110" w14:textId="64F6EAB5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Givarfel påfrostningsgivare</w:t>
            </w:r>
          </w:p>
        </w:tc>
      </w:tr>
      <w:tr w:rsidR="00902593" w:rsidRPr="002D1701" w14:paraId="40399DD2" w14:textId="77777777" w:rsidTr="00902593">
        <w:tc>
          <w:tcPr>
            <w:tcW w:w="2830" w:type="dxa"/>
            <w:vAlign w:val="center"/>
          </w:tcPr>
          <w:p w14:paraId="72B3E708" w14:textId="512A4BE0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GP11_</w:t>
            </w:r>
            <w:r w:rsidR="00223AFF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71" w:type="dxa"/>
            <w:vAlign w:val="center"/>
          </w:tcPr>
          <w:p w14:paraId="07E361AD" w14:textId="75C0F135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AB321DA" w14:textId="44AABA6C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526A374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6596B55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F77A60C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C29F21B" w14:textId="6F97214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Avvikande tilluftstryck</w:t>
            </w:r>
          </w:p>
        </w:tc>
      </w:tr>
      <w:tr w:rsidR="00902593" w:rsidRPr="002D1701" w14:paraId="3F8F7FDF" w14:textId="77777777" w:rsidTr="00902593">
        <w:tc>
          <w:tcPr>
            <w:tcW w:w="2830" w:type="dxa"/>
            <w:vAlign w:val="center"/>
          </w:tcPr>
          <w:p w14:paraId="0948C608" w14:textId="5EADA39E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GP12_</w:t>
            </w:r>
            <w:r w:rsidR="00223AFF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71" w:type="dxa"/>
            <w:vAlign w:val="center"/>
          </w:tcPr>
          <w:p w14:paraId="59A01286" w14:textId="40801BFB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7E1DAAD" w14:textId="7C701AAE" w:rsidR="00902593" w:rsidRPr="002D1701" w:rsidRDefault="00223AFF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EFA69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E2966A3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553428B" w14:textId="77777777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462CCBB4" w14:textId="13E4A6D8" w:rsidR="00902593" w:rsidRPr="002D1701" w:rsidRDefault="00902593" w:rsidP="0090259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Avvikande frånluftstryck</w:t>
            </w:r>
          </w:p>
        </w:tc>
      </w:tr>
      <w:tr w:rsidR="00F302FB" w:rsidRPr="002D1701" w14:paraId="7A8C7313" w14:textId="77777777" w:rsidTr="00902593">
        <w:tc>
          <w:tcPr>
            <w:tcW w:w="2830" w:type="dxa"/>
            <w:vAlign w:val="center"/>
          </w:tcPr>
          <w:p w14:paraId="301FA038" w14:textId="190880A4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GP2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1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_L</w:t>
            </w:r>
          </w:p>
        </w:tc>
        <w:tc>
          <w:tcPr>
            <w:tcW w:w="1071" w:type="dxa"/>
            <w:vAlign w:val="center"/>
          </w:tcPr>
          <w:p w14:paraId="48524322" w14:textId="2A515451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6E6516F" w14:textId="0D1C6A44" w:rsidR="00F302FB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CCEE040" w14:textId="77777777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77DB152" w14:textId="77777777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C0867DD" w14:textId="16256715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2985514B" w14:textId="3D4521BD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Påfrostningslarm</w:t>
            </w:r>
          </w:p>
        </w:tc>
      </w:tr>
      <w:tr w:rsidR="00F302FB" w:rsidRPr="002D1701" w14:paraId="70EEB0C6" w14:textId="77777777" w:rsidTr="00902593">
        <w:tc>
          <w:tcPr>
            <w:tcW w:w="2830" w:type="dxa"/>
            <w:vAlign w:val="center"/>
          </w:tcPr>
          <w:p w14:paraId="359F03AE" w14:textId="6BA6E2B0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2D1701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071" w:type="dxa"/>
            <w:vAlign w:val="center"/>
          </w:tcPr>
          <w:p w14:paraId="397E8F05" w14:textId="4E5CC270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305D077F" w14:textId="1F65E724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7BF57271" w14:textId="77777777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2345B0E" w14:textId="77777777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7D95E141" w14:textId="77777777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1701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9EF6B27" w14:textId="45E15E4C" w:rsidR="00F302FB" w:rsidRPr="002D1701" w:rsidRDefault="00F302FB" w:rsidP="00F302FB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05553D79" w14:textId="77777777" w:rsidR="00E65C1F" w:rsidRPr="002D1701" w:rsidRDefault="00E65C1F">
      <w:pPr>
        <w:rPr>
          <w:rFonts w:ascii="Calibri" w:hAnsi="Calibri" w:cs="Calibri"/>
        </w:rPr>
      </w:pPr>
    </w:p>
    <w:p w14:paraId="3223F525" w14:textId="77777777" w:rsidR="009E6553" w:rsidRPr="002D1701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2D1701">
        <w:rPr>
          <w:rFonts w:ascii="Calibri" w:hAnsi="Calibri" w:cs="Calibri"/>
          <w:i/>
          <w:szCs w:val="24"/>
        </w:rPr>
        <w:t>*</w:t>
      </w:r>
      <w:r w:rsidR="00615D67" w:rsidRPr="002D1701">
        <w:rPr>
          <w:rFonts w:ascii="Calibri" w:hAnsi="Calibri" w:cs="Calibri"/>
          <w:i/>
          <w:szCs w:val="24"/>
        </w:rPr>
        <w:t>¹ Förreglar aggregat</w:t>
      </w:r>
    </w:p>
    <w:p w14:paraId="28804A09" w14:textId="77777777" w:rsidR="00615D67" w:rsidRPr="00417EFD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2D1701">
        <w:rPr>
          <w:rFonts w:ascii="Calibri" w:hAnsi="Calibri" w:cs="Calibri"/>
          <w:i/>
          <w:szCs w:val="24"/>
        </w:rPr>
        <w:t>*</w:t>
      </w:r>
      <w:r w:rsidR="00615D67" w:rsidRPr="002D1701">
        <w:rPr>
          <w:rFonts w:ascii="Calibri" w:hAnsi="Calibri" w:cs="Calibri"/>
          <w:i/>
          <w:szCs w:val="24"/>
        </w:rPr>
        <w:t xml:space="preserve">² Manuell återställning via SO1 eller </w:t>
      </w:r>
      <w:r w:rsidR="00267174" w:rsidRPr="002D1701">
        <w:rPr>
          <w:rFonts w:ascii="Calibri" w:hAnsi="Calibri" w:cs="Calibri"/>
          <w:i/>
          <w:szCs w:val="24"/>
        </w:rPr>
        <w:t>SOL</w:t>
      </w:r>
    </w:p>
    <w:p w14:paraId="5CA4FA95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402E12A0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428D5E90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44719D5E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55AEFDEF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5508B0C" w14:textId="77777777" w:rsidR="00B8138A" w:rsidRPr="00417EFD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17EFD" w:rsidSect="0026317F">
          <w:type w:val="continuous"/>
          <w:pgSz w:w="16840" w:h="23814" w:code="8"/>
          <w:pgMar w:top="563" w:right="851" w:bottom="567" w:left="1418" w:header="0" w:footer="475" w:gutter="0"/>
          <w:paperSrc w:first="2" w:other="2"/>
          <w:cols w:space="720"/>
        </w:sectPr>
      </w:pPr>
    </w:p>
    <w:p w14:paraId="6DF3214D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23516DED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5F2E6C2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528B42CB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438E46EE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4443E27D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7B54C0EE" w14:textId="77777777" w:rsidR="009E6553" w:rsidRPr="00417EFD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7D7A5D66" w14:textId="77777777" w:rsidR="004F4C04" w:rsidRPr="00417EFD" w:rsidRDefault="004F4C04" w:rsidP="000918EA">
      <w:pPr>
        <w:rPr>
          <w:rFonts w:ascii="Calibri" w:hAnsi="Calibri" w:cs="Calibri"/>
        </w:rPr>
      </w:pPr>
    </w:p>
    <w:p w14:paraId="5A5E0478" w14:textId="77777777" w:rsidR="000B2816" w:rsidRPr="00417EFD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p w14:paraId="63DE5784" w14:textId="77777777" w:rsidR="000B2816" w:rsidRPr="00417EFD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p w14:paraId="63D060AE" w14:textId="77777777" w:rsidR="000B2816" w:rsidRPr="00417EFD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p w14:paraId="4C19EB78" w14:textId="77777777" w:rsidR="000B2816" w:rsidRPr="00417EFD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p w14:paraId="196B48E4" w14:textId="77777777" w:rsidR="000B2816" w:rsidRPr="00417EFD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p w14:paraId="43D814B1" w14:textId="77777777" w:rsidR="000B2816" w:rsidRPr="00417EFD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17EFD" w:rsidSect="0026317F">
      <w:type w:val="continuous"/>
      <w:pgSz w:w="16840" w:h="23814" w:code="8"/>
      <w:pgMar w:top="563" w:right="851" w:bottom="567" w:left="1418" w:header="0" w:footer="475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F2B4" w14:textId="77777777" w:rsidR="00DA6E80" w:rsidRDefault="00DA6E80">
      <w:r>
        <w:separator/>
      </w:r>
    </w:p>
  </w:endnote>
  <w:endnote w:type="continuationSeparator" w:id="0">
    <w:p w14:paraId="2609FC11" w14:textId="77777777" w:rsidR="00DA6E80" w:rsidRDefault="00DA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5A17" w14:textId="77777777" w:rsidR="006478D9" w:rsidRDefault="006478D9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217"/>
      <w:gridCol w:w="752"/>
      <w:gridCol w:w="1134"/>
      <w:gridCol w:w="1587"/>
      <w:gridCol w:w="1588"/>
      <w:gridCol w:w="3799"/>
      <w:gridCol w:w="1077"/>
    </w:tblGrid>
    <w:tr w:rsidR="00DA6E80" w14:paraId="7CFEEC8D" w14:textId="77777777" w:rsidTr="00601048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AE623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0BC175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B0958FA" w14:textId="77777777" w:rsidR="00DA6E80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A766DC" w14:textId="77777777" w:rsidR="00DA6E80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21B8F4" w14:textId="77777777" w:rsidR="00DA6E80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05C11082" w14:textId="77777777" w:rsidR="00DA6E80" w:rsidRPr="00304D76" w:rsidRDefault="00DA6E80" w:rsidP="000E6CE2">
          <w:pPr>
            <w:jc w:val="center"/>
            <w:rPr>
              <w:rFonts w:ascii="Calibri" w:hAnsi="Calibri" w:cs="Calibri"/>
              <w:sz w:val="8"/>
              <w:szCs w:val="8"/>
            </w:rPr>
          </w:pPr>
        </w:p>
        <w:p w14:paraId="5AA2F09E" w14:textId="77777777" w:rsidR="00DA6E80" w:rsidRPr="007C1D19" w:rsidRDefault="00DA6E80" w:rsidP="000E6CE2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0527AFFA" wp14:editId="5E96C65C">
                <wp:extent cx="1276350" cy="648335"/>
                <wp:effectExtent l="0" t="0" r="0" b="0"/>
                <wp:docPr id="3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99" w:type="dxa"/>
          <w:vMerge w:val="restart"/>
          <w:tcBorders>
            <w:right w:val="nil"/>
          </w:tcBorders>
          <w:vAlign w:val="center"/>
        </w:tcPr>
        <w:p w14:paraId="37F5B4E0" w14:textId="2B6AB6A4" w:rsidR="00DA6E80" w:rsidRPr="007C1D19" w:rsidRDefault="00601048" w:rsidP="000E6CE2">
          <w:pPr>
            <w:pStyle w:val="Rubrik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77" w:type="dxa"/>
          <w:vMerge w:val="restart"/>
          <w:tcBorders>
            <w:left w:val="nil"/>
            <w:bottom w:val="nil"/>
          </w:tcBorders>
          <w:vAlign w:val="center"/>
        </w:tcPr>
        <w:p w14:paraId="6828B6EF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NR.0123</w:t>
          </w:r>
        </w:p>
      </w:tc>
    </w:tr>
    <w:tr w:rsidR="00DA6E80" w14:paraId="59CC8454" w14:textId="77777777" w:rsidTr="00601048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C5D57B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29BBE0D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BD6E7EA" w14:textId="77777777" w:rsidR="00DA6E80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8BEB20" w14:textId="77777777" w:rsidR="00DA6E80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C812C7" w14:textId="77777777" w:rsidR="00DA6E80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6E852233" w14:textId="77777777" w:rsidR="00DA6E80" w:rsidRPr="007C1D19" w:rsidRDefault="00DA6E80" w:rsidP="000E6CE2">
          <w:pPr>
            <w:rPr>
              <w:rFonts w:ascii="Calibri" w:hAnsi="Calibri" w:cs="Calibri"/>
            </w:rPr>
          </w:pPr>
        </w:p>
      </w:tc>
      <w:tc>
        <w:tcPr>
          <w:tcW w:w="3799" w:type="dxa"/>
          <w:vMerge/>
          <w:tcBorders>
            <w:bottom w:val="nil"/>
            <w:right w:val="nil"/>
          </w:tcBorders>
        </w:tcPr>
        <w:p w14:paraId="047DEA6E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77" w:type="dxa"/>
          <w:vMerge/>
          <w:tcBorders>
            <w:top w:val="nil"/>
            <w:left w:val="nil"/>
            <w:bottom w:val="nil"/>
          </w:tcBorders>
        </w:tcPr>
        <w:p w14:paraId="6D9720A6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A6E80" w14:paraId="2551E848" w14:textId="77777777" w:rsidTr="000E6CE2">
      <w:trPr>
        <w:cantSplit/>
        <w:trHeight w:val="70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5FD6675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550451C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781C43" w14:textId="77777777" w:rsidR="00DA6E80" w:rsidRPr="00417EFD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E10F0F" w14:textId="77777777" w:rsidR="00DA6E80" w:rsidRPr="00417EFD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0B6854" w14:textId="77777777" w:rsidR="00DA6E80" w:rsidRPr="00417EFD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AAE02A2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50A7C975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4FE87EB6" w14:textId="77777777" w:rsidR="00DA6E80" w:rsidRPr="007C1D19" w:rsidRDefault="00DA6E80" w:rsidP="000E6CE2">
          <w:pPr>
            <w:pStyle w:val="Rubrik4"/>
            <w:tabs>
              <w:tab w:val="left" w:pos="851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</w:rPr>
            <w:t>LUFTBEHANDLING LB1</w:t>
          </w:r>
          <w:r>
            <w:rPr>
              <w:rFonts w:ascii="Calibri" w:hAnsi="Calibri" w:cs="Calibri"/>
            </w:rPr>
            <w:t>2</w:t>
          </w:r>
        </w:p>
      </w:tc>
    </w:tr>
    <w:tr w:rsidR="00DA6E80" w:rsidRPr="000E6CE2" w14:paraId="17988FB9" w14:textId="77777777" w:rsidTr="000E6CE2">
      <w:trPr>
        <w:cantSplit/>
        <w:trHeight w:val="287"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248D5AA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F39CDD9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79AD7AB" w14:textId="77777777" w:rsidR="00DA6E80" w:rsidRPr="00417EFD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A50B329" w14:textId="77777777" w:rsidR="00DA6E80" w:rsidRPr="00417EFD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4F5DF12" w14:textId="77777777" w:rsidR="00DA6E80" w:rsidRPr="00417EFD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777B91B3" w14:textId="77777777" w:rsidR="00DA6E80" w:rsidRPr="000E6CE2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5A9169E6" w14:textId="77777777" w:rsidR="00DA6E80" w:rsidRPr="000E6CE2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</w:tr>
    <w:tr w:rsidR="00DA6E80" w14:paraId="59C75C50" w14:textId="77777777" w:rsidTr="00100B85">
      <w:trPr>
        <w:cantSplit/>
        <w:trHeight w:val="220"/>
      </w:trPr>
      <w:tc>
        <w:tcPr>
          <w:tcW w:w="4465" w:type="dxa"/>
          <w:gridSpan w:val="3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2CE66A6" w14:textId="77777777" w:rsidR="00DA6E80" w:rsidRDefault="00DA6E80" w:rsidP="003A494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44E238" w14:textId="77777777" w:rsidR="00DA6E80" w:rsidRDefault="00DA6E80" w:rsidP="003A494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A7581C" w14:textId="77777777" w:rsidR="00DA6E80" w:rsidRDefault="00DA6E80" w:rsidP="003A494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72EBF4DF" w14:textId="77777777" w:rsidR="00DA6E80" w:rsidRPr="007C1D19" w:rsidRDefault="00DA6E80" w:rsidP="003A4945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611E12E2" w14:textId="77777777" w:rsidR="00DA6E80" w:rsidRPr="007C1D19" w:rsidRDefault="00DA6E80" w:rsidP="003A494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A6E80" w14:paraId="26425654" w14:textId="77777777" w:rsidTr="00601048">
      <w:trPr>
        <w:cantSplit/>
        <w:trHeight w:hRule="exact" w:val="151"/>
      </w:trPr>
      <w:tc>
        <w:tcPr>
          <w:tcW w:w="4465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2D5EB3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752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796D99B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12714AE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03513D58" w14:textId="77777777" w:rsidR="00DA6E80" w:rsidRPr="007C1D19" w:rsidRDefault="00DA6E80" w:rsidP="000E6CE2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EAAFC42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79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609C5F05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7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69F63B00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A6E80" w14:paraId="68436F31" w14:textId="77777777" w:rsidTr="00601048">
      <w:trPr>
        <w:cantSplit/>
      </w:trPr>
      <w:tc>
        <w:tcPr>
          <w:tcW w:w="4465" w:type="dxa"/>
          <w:gridSpan w:val="3"/>
          <w:shd w:val="clear" w:color="auto" w:fill="auto"/>
          <w:vAlign w:val="center"/>
        </w:tcPr>
        <w:p w14:paraId="59F69A7F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752" w:type="dxa"/>
          <w:shd w:val="clear" w:color="auto" w:fill="auto"/>
          <w:vAlign w:val="center"/>
        </w:tcPr>
        <w:p w14:paraId="6491ED00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D3E044C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5F37B5A5" w14:textId="14BB8F42" w:rsidR="00DA6E80" w:rsidRPr="007C1D19" w:rsidRDefault="003913C6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77405334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79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9C4F10A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Style w:val="Sidnummer"/>
              <w:rFonts w:ascii="Calibri" w:hAnsi="Calibri" w:cs="Calibri"/>
              <w:b/>
              <w:sz w:val="26"/>
            </w:rPr>
            <w:t>0123-DK-LB1</w:t>
          </w:r>
          <w:r>
            <w:rPr>
              <w:rStyle w:val="Sidnummer"/>
              <w:rFonts w:ascii="Calibri" w:hAnsi="Calibri" w:cs="Calibri"/>
              <w:b/>
              <w:sz w:val="26"/>
            </w:rPr>
            <w:t>2</w:t>
          </w:r>
        </w:p>
      </w:tc>
      <w:tc>
        <w:tcPr>
          <w:tcW w:w="107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13601647" w14:textId="77777777" w:rsidR="00DA6E80" w:rsidRPr="007C1D19" w:rsidRDefault="00DA6E80" w:rsidP="000E6CE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Sidnumm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Sidnummer"/>
              <w:rFonts w:ascii="Calibri" w:hAnsi="Calibri" w:cs="Calibri"/>
              <w:b/>
              <w:szCs w:val="24"/>
            </w:rPr>
            <w:t>1</w:t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Sidnummer"/>
              <w:rFonts w:ascii="Calibri" w:hAnsi="Calibri" w:cs="Calibri"/>
              <w:b/>
              <w:szCs w:val="24"/>
            </w:rPr>
            <w:t>4</w:t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Sidnummer"/>
              <w:rFonts w:ascii="Calibri" w:hAnsi="Calibri" w:cs="Calibri"/>
              <w:b/>
              <w:szCs w:val="24"/>
            </w:rPr>
            <w:t>)</w:t>
          </w:r>
        </w:p>
      </w:tc>
    </w:tr>
  </w:tbl>
  <w:p w14:paraId="7E0D9CFD" w14:textId="77777777" w:rsidR="00DA6E80" w:rsidRDefault="00DA6E80">
    <w:pPr>
      <w:pStyle w:val="Sidfot"/>
      <w:rPr>
        <w:rStyle w:val="Sidnummer"/>
        <w:sz w:val="2"/>
      </w:rPr>
    </w:pPr>
  </w:p>
  <w:p w14:paraId="6B4C8F37" w14:textId="77777777" w:rsidR="00DA6E80" w:rsidRDefault="00DA6E80">
    <w:pPr>
      <w:pStyle w:val="Sidfot"/>
      <w:rPr>
        <w:rStyle w:val="Sidnumm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7E6F1" w14:textId="77777777" w:rsidR="006478D9" w:rsidRDefault="006478D9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96851" w14:textId="77777777" w:rsidR="00DA6E80" w:rsidRDefault="00DA6E80">
      <w:r>
        <w:separator/>
      </w:r>
    </w:p>
  </w:footnote>
  <w:footnote w:type="continuationSeparator" w:id="0">
    <w:p w14:paraId="4058AB3A" w14:textId="77777777" w:rsidR="00DA6E80" w:rsidRDefault="00DA6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5084" w14:textId="77777777" w:rsidR="006478D9" w:rsidRDefault="006478D9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01A0" w14:textId="77777777" w:rsidR="006478D9" w:rsidRDefault="006478D9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9C7CC" w14:textId="77777777" w:rsidR="006478D9" w:rsidRDefault="006478D9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A4A7" w14:textId="77777777" w:rsidR="00DA6E80" w:rsidRDefault="00DA6E80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BB64" w14:textId="77777777" w:rsidR="00DA6E80" w:rsidRDefault="00DA6E80">
    <w:pPr>
      <w:pStyle w:val="Sidhuvud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9D59" w14:textId="77777777" w:rsidR="00DA6E80" w:rsidRDefault="00DA6E80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Punktlista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6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566992997">
    <w:abstractNumId w:val="4"/>
  </w:num>
  <w:num w:numId="2" w16cid:durableId="1501265805">
    <w:abstractNumId w:val="0"/>
  </w:num>
  <w:num w:numId="3" w16cid:durableId="1254126246">
    <w:abstractNumId w:val="1"/>
    <w:lvlOverride w:ilvl="0">
      <w:lvl w:ilvl="0">
        <w:start w:val="1"/>
        <w:numFmt w:val="bullet"/>
        <w:pStyle w:val="Punktlista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399593642">
    <w:abstractNumId w:val="3"/>
  </w:num>
  <w:num w:numId="5" w16cid:durableId="1162178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375744431">
    <w:abstractNumId w:val="5"/>
  </w:num>
  <w:num w:numId="7" w16cid:durableId="1844976390">
    <w:abstractNumId w:val="6"/>
  </w:num>
  <w:num w:numId="8" w16cid:durableId="1679504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71"/>
    <w:rsid w:val="000016F2"/>
    <w:rsid w:val="000037F9"/>
    <w:rsid w:val="00003952"/>
    <w:rsid w:val="000041F4"/>
    <w:rsid w:val="00004B46"/>
    <w:rsid w:val="00006F76"/>
    <w:rsid w:val="00007387"/>
    <w:rsid w:val="0000783C"/>
    <w:rsid w:val="000118A0"/>
    <w:rsid w:val="000150A9"/>
    <w:rsid w:val="0002116B"/>
    <w:rsid w:val="00022458"/>
    <w:rsid w:val="00022EB4"/>
    <w:rsid w:val="0002735E"/>
    <w:rsid w:val="00031C9B"/>
    <w:rsid w:val="00031FF0"/>
    <w:rsid w:val="00032DE1"/>
    <w:rsid w:val="000436F4"/>
    <w:rsid w:val="000441E9"/>
    <w:rsid w:val="00045ABE"/>
    <w:rsid w:val="00045B54"/>
    <w:rsid w:val="000509ED"/>
    <w:rsid w:val="0005115A"/>
    <w:rsid w:val="000511AB"/>
    <w:rsid w:val="00056199"/>
    <w:rsid w:val="000567F7"/>
    <w:rsid w:val="000656D5"/>
    <w:rsid w:val="0006570E"/>
    <w:rsid w:val="0006783D"/>
    <w:rsid w:val="00070BC9"/>
    <w:rsid w:val="00071973"/>
    <w:rsid w:val="00072AEB"/>
    <w:rsid w:val="00073BF8"/>
    <w:rsid w:val="00080AD9"/>
    <w:rsid w:val="00090AF4"/>
    <w:rsid w:val="000918EA"/>
    <w:rsid w:val="00092857"/>
    <w:rsid w:val="00094769"/>
    <w:rsid w:val="00095DA8"/>
    <w:rsid w:val="00095EF8"/>
    <w:rsid w:val="00096D55"/>
    <w:rsid w:val="00096D8C"/>
    <w:rsid w:val="00097B47"/>
    <w:rsid w:val="000A2D1A"/>
    <w:rsid w:val="000A455A"/>
    <w:rsid w:val="000A557D"/>
    <w:rsid w:val="000B0F8C"/>
    <w:rsid w:val="000B16CE"/>
    <w:rsid w:val="000B223B"/>
    <w:rsid w:val="000B2816"/>
    <w:rsid w:val="000B2DD0"/>
    <w:rsid w:val="000B2EAC"/>
    <w:rsid w:val="000C055C"/>
    <w:rsid w:val="000C31B2"/>
    <w:rsid w:val="000C63FD"/>
    <w:rsid w:val="000D3352"/>
    <w:rsid w:val="000D3E3A"/>
    <w:rsid w:val="000D4CA2"/>
    <w:rsid w:val="000E173D"/>
    <w:rsid w:val="000E1FC6"/>
    <w:rsid w:val="000E3FDA"/>
    <w:rsid w:val="000E4D1F"/>
    <w:rsid w:val="000E6CE2"/>
    <w:rsid w:val="000F3021"/>
    <w:rsid w:val="000F3AD3"/>
    <w:rsid w:val="000F659D"/>
    <w:rsid w:val="00100B85"/>
    <w:rsid w:val="00101277"/>
    <w:rsid w:val="00102CB0"/>
    <w:rsid w:val="001040C8"/>
    <w:rsid w:val="00107E2B"/>
    <w:rsid w:val="001115A5"/>
    <w:rsid w:val="00112BE7"/>
    <w:rsid w:val="00113231"/>
    <w:rsid w:val="00113F7B"/>
    <w:rsid w:val="00116BC4"/>
    <w:rsid w:val="00117C6E"/>
    <w:rsid w:val="00121CBA"/>
    <w:rsid w:val="0012270E"/>
    <w:rsid w:val="00124255"/>
    <w:rsid w:val="001243DD"/>
    <w:rsid w:val="00124D3E"/>
    <w:rsid w:val="001250AB"/>
    <w:rsid w:val="0012650A"/>
    <w:rsid w:val="00133061"/>
    <w:rsid w:val="00134C21"/>
    <w:rsid w:val="0014574F"/>
    <w:rsid w:val="00146D62"/>
    <w:rsid w:val="001477C2"/>
    <w:rsid w:val="0015130D"/>
    <w:rsid w:val="001518BC"/>
    <w:rsid w:val="00152E03"/>
    <w:rsid w:val="0016213A"/>
    <w:rsid w:val="00163947"/>
    <w:rsid w:val="001664CD"/>
    <w:rsid w:val="0017175D"/>
    <w:rsid w:val="001750BD"/>
    <w:rsid w:val="00177EF4"/>
    <w:rsid w:val="001813DD"/>
    <w:rsid w:val="00182E64"/>
    <w:rsid w:val="00183274"/>
    <w:rsid w:val="00190BF9"/>
    <w:rsid w:val="001917E2"/>
    <w:rsid w:val="001953AF"/>
    <w:rsid w:val="00196F07"/>
    <w:rsid w:val="00197CD7"/>
    <w:rsid w:val="001A0F0F"/>
    <w:rsid w:val="001A2742"/>
    <w:rsid w:val="001A30E0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D76"/>
    <w:rsid w:val="001B6BCB"/>
    <w:rsid w:val="001B74BF"/>
    <w:rsid w:val="001C1E09"/>
    <w:rsid w:val="001C330B"/>
    <w:rsid w:val="001C6159"/>
    <w:rsid w:val="001D341E"/>
    <w:rsid w:val="001D459E"/>
    <w:rsid w:val="001D472C"/>
    <w:rsid w:val="001E461D"/>
    <w:rsid w:val="001F1F08"/>
    <w:rsid w:val="001F24DA"/>
    <w:rsid w:val="001F4C1F"/>
    <w:rsid w:val="001F598A"/>
    <w:rsid w:val="002000CF"/>
    <w:rsid w:val="00201944"/>
    <w:rsid w:val="002021E4"/>
    <w:rsid w:val="00202985"/>
    <w:rsid w:val="00206E06"/>
    <w:rsid w:val="002112D3"/>
    <w:rsid w:val="00211627"/>
    <w:rsid w:val="00213E4E"/>
    <w:rsid w:val="002143F3"/>
    <w:rsid w:val="00214CCB"/>
    <w:rsid w:val="0021589D"/>
    <w:rsid w:val="00220654"/>
    <w:rsid w:val="002209A8"/>
    <w:rsid w:val="002220FA"/>
    <w:rsid w:val="00222D11"/>
    <w:rsid w:val="00223AFF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317F"/>
    <w:rsid w:val="00264876"/>
    <w:rsid w:val="00267174"/>
    <w:rsid w:val="00271FB5"/>
    <w:rsid w:val="002772E7"/>
    <w:rsid w:val="0028176A"/>
    <w:rsid w:val="00283A46"/>
    <w:rsid w:val="002853A0"/>
    <w:rsid w:val="002859A9"/>
    <w:rsid w:val="00285C9A"/>
    <w:rsid w:val="00286A4F"/>
    <w:rsid w:val="00291FAC"/>
    <w:rsid w:val="00293955"/>
    <w:rsid w:val="00295CD9"/>
    <w:rsid w:val="00296E64"/>
    <w:rsid w:val="002A0ECC"/>
    <w:rsid w:val="002A1B9D"/>
    <w:rsid w:val="002A5027"/>
    <w:rsid w:val="002A64CD"/>
    <w:rsid w:val="002A7D72"/>
    <w:rsid w:val="002A7E4C"/>
    <w:rsid w:val="002B0FEF"/>
    <w:rsid w:val="002B1BF5"/>
    <w:rsid w:val="002C269D"/>
    <w:rsid w:val="002C296C"/>
    <w:rsid w:val="002D1674"/>
    <w:rsid w:val="002D1701"/>
    <w:rsid w:val="002D2D5C"/>
    <w:rsid w:val="002D4828"/>
    <w:rsid w:val="002D66D6"/>
    <w:rsid w:val="002E1546"/>
    <w:rsid w:val="002E33A8"/>
    <w:rsid w:val="002E4A8F"/>
    <w:rsid w:val="002E5068"/>
    <w:rsid w:val="002E5C9F"/>
    <w:rsid w:val="002E5CE6"/>
    <w:rsid w:val="002F099C"/>
    <w:rsid w:val="002F0A02"/>
    <w:rsid w:val="002F0F45"/>
    <w:rsid w:val="002F4C6E"/>
    <w:rsid w:val="002F5AD2"/>
    <w:rsid w:val="00302482"/>
    <w:rsid w:val="00304D76"/>
    <w:rsid w:val="00311681"/>
    <w:rsid w:val="00312F90"/>
    <w:rsid w:val="00313D1F"/>
    <w:rsid w:val="00314512"/>
    <w:rsid w:val="003227F2"/>
    <w:rsid w:val="00327259"/>
    <w:rsid w:val="00336B54"/>
    <w:rsid w:val="00337785"/>
    <w:rsid w:val="00341D80"/>
    <w:rsid w:val="003420B1"/>
    <w:rsid w:val="00342BDB"/>
    <w:rsid w:val="00342DFD"/>
    <w:rsid w:val="003435E0"/>
    <w:rsid w:val="003442EA"/>
    <w:rsid w:val="003449D7"/>
    <w:rsid w:val="0034712B"/>
    <w:rsid w:val="00350F66"/>
    <w:rsid w:val="00353F17"/>
    <w:rsid w:val="00355146"/>
    <w:rsid w:val="0035614C"/>
    <w:rsid w:val="003577BC"/>
    <w:rsid w:val="0036098D"/>
    <w:rsid w:val="00367A9B"/>
    <w:rsid w:val="00371FA6"/>
    <w:rsid w:val="00372E96"/>
    <w:rsid w:val="00381A74"/>
    <w:rsid w:val="00382B6C"/>
    <w:rsid w:val="003870EE"/>
    <w:rsid w:val="00390F56"/>
    <w:rsid w:val="003913C6"/>
    <w:rsid w:val="0039201F"/>
    <w:rsid w:val="003937B0"/>
    <w:rsid w:val="00395201"/>
    <w:rsid w:val="003A1BCB"/>
    <w:rsid w:val="003A3978"/>
    <w:rsid w:val="003A3B05"/>
    <w:rsid w:val="003A4396"/>
    <w:rsid w:val="003A44BD"/>
    <w:rsid w:val="003A4945"/>
    <w:rsid w:val="003A5BD3"/>
    <w:rsid w:val="003A5C0C"/>
    <w:rsid w:val="003B022F"/>
    <w:rsid w:val="003B3C38"/>
    <w:rsid w:val="003B4272"/>
    <w:rsid w:val="003C0FD5"/>
    <w:rsid w:val="003C69EB"/>
    <w:rsid w:val="003C75E8"/>
    <w:rsid w:val="003D203C"/>
    <w:rsid w:val="003D653D"/>
    <w:rsid w:val="003D799A"/>
    <w:rsid w:val="003E3611"/>
    <w:rsid w:val="003E4084"/>
    <w:rsid w:val="003E4168"/>
    <w:rsid w:val="003E5C1A"/>
    <w:rsid w:val="003E5F7C"/>
    <w:rsid w:val="003E7EAB"/>
    <w:rsid w:val="003F1203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76A5"/>
    <w:rsid w:val="00417EFD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2E7D"/>
    <w:rsid w:val="004453F2"/>
    <w:rsid w:val="00445D08"/>
    <w:rsid w:val="00450EDE"/>
    <w:rsid w:val="00452027"/>
    <w:rsid w:val="0045243D"/>
    <w:rsid w:val="0045587F"/>
    <w:rsid w:val="00456C17"/>
    <w:rsid w:val="0045743D"/>
    <w:rsid w:val="00462F68"/>
    <w:rsid w:val="00463937"/>
    <w:rsid w:val="0046654F"/>
    <w:rsid w:val="00467A53"/>
    <w:rsid w:val="004708FC"/>
    <w:rsid w:val="00471DDE"/>
    <w:rsid w:val="0047230E"/>
    <w:rsid w:val="0047330B"/>
    <w:rsid w:val="00474058"/>
    <w:rsid w:val="00476CD3"/>
    <w:rsid w:val="004771ED"/>
    <w:rsid w:val="0048158E"/>
    <w:rsid w:val="0048277C"/>
    <w:rsid w:val="004867BA"/>
    <w:rsid w:val="004874DA"/>
    <w:rsid w:val="004878CC"/>
    <w:rsid w:val="00487C48"/>
    <w:rsid w:val="00491835"/>
    <w:rsid w:val="00491C63"/>
    <w:rsid w:val="00491EB8"/>
    <w:rsid w:val="004926F5"/>
    <w:rsid w:val="0049533D"/>
    <w:rsid w:val="004955D7"/>
    <w:rsid w:val="004964AF"/>
    <w:rsid w:val="00497C0E"/>
    <w:rsid w:val="00497F02"/>
    <w:rsid w:val="004A1013"/>
    <w:rsid w:val="004A1985"/>
    <w:rsid w:val="004A1EA0"/>
    <w:rsid w:val="004A2A14"/>
    <w:rsid w:val="004A2A91"/>
    <w:rsid w:val="004A3076"/>
    <w:rsid w:val="004A4911"/>
    <w:rsid w:val="004B4162"/>
    <w:rsid w:val="004B7087"/>
    <w:rsid w:val="004B7CAB"/>
    <w:rsid w:val="004C1668"/>
    <w:rsid w:val="004C208B"/>
    <w:rsid w:val="004C22F5"/>
    <w:rsid w:val="004D0994"/>
    <w:rsid w:val="004D26AC"/>
    <w:rsid w:val="004D423C"/>
    <w:rsid w:val="004D4248"/>
    <w:rsid w:val="004D424D"/>
    <w:rsid w:val="004D54AC"/>
    <w:rsid w:val="004D57B6"/>
    <w:rsid w:val="004E0260"/>
    <w:rsid w:val="004E0BB2"/>
    <w:rsid w:val="004E193F"/>
    <w:rsid w:val="004E1AE3"/>
    <w:rsid w:val="004E2483"/>
    <w:rsid w:val="004E43D4"/>
    <w:rsid w:val="004E58EF"/>
    <w:rsid w:val="004E5D9C"/>
    <w:rsid w:val="004E6B5C"/>
    <w:rsid w:val="004E6E2F"/>
    <w:rsid w:val="004E7905"/>
    <w:rsid w:val="004F2099"/>
    <w:rsid w:val="004F3559"/>
    <w:rsid w:val="004F4C04"/>
    <w:rsid w:val="004F6689"/>
    <w:rsid w:val="004F70BA"/>
    <w:rsid w:val="00504AC5"/>
    <w:rsid w:val="005073BB"/>
    <w:rsid w:val="00513BE0"/>
    <w:rsid w:val="00523E3C"/>
    <w:rsid w:val="00527E38"/>
    <w:rsid w:val="0053115C"/>
    <w:rsid w:val="0054078A"/>
    <w:rsid w:val="00540A41"/>
    <w:rsid w:val="005418C7"/>
    <w:rsid w:val="00541D5C"/>
    <w:rsid w:val="0055050C"/>
    <w:rsid w:val="0055131C"/>
    <w:rsid w:val="00552431"/>
    <w:rsid w:val="005524BD"/>
    <w:rsid w:val="0055393C"/>
    <w:rsid w:val="00554761"/>
    <w:rsid w:val="00554776"/>
    <w:rsid w:val="00562A45"/>
    <w:rsid w:val="005640B0"/>
    <w:rsid w:val="00565C6E"/>
    <w:rsid w:val="00570FBE"/>
    <w:rsid w:val="005717EF"/>
    <w:rsid w:val="0057249F"/>
    <w:rsid w:val="0057439B"/>
    <w:rsid w:val="00574E18"/>
    <w:rsid w:val="00580FB9"/>
    <w:rsid w:val="005835E1"/>
    <w:rsid w:val="00592E05"/>
    <w:rsid w:val="0059393C"/>
    <w:rsid w:val="005960C9"/>
    <w:rsid w:val="005969B0"/>
    <w:rsid w:val="005A1AAE"/>
    <w:rsid w:val="005A237C"/>
    <w:rsid w:val="005A5F02"/>
    <w:rsid w:val="005A74E3"/>
    <w:rsid w:val="005A7672"/>
    <w:rsid w:val="005B113B"/>
    <w:rsid w:val="005B1300"/>
    <w:rsid w:val="005B19CC"/>
    <w:rsid w:val="005B2F6A"/>
    <w:rsid w:val="005B36FF"/>
    <w:rsid w:val="005B3A4D"/>
    <w:rsid w:val="005B4E19"/>
    <w:rsid w:val="005C0209"/>
    <w:rsid w:val="005C6704"/>
    <w:rsid w:val="005D0EE2"/>
    <w:rsid w:val="005D1B0F"/>
    <w:rsid w:val="005D284E"/>
    <w:rsid w:val="005D4BB0"/>
    <w:rsid w:val="005D5F48"/>
    <w:rsid w:val="005D7DFE"/>
    <w:rsid w:val="005E00A3"/>
    <w:rsid w:val="005E28D5"/>
    <w:rsid w:val="005E3302"/>
    <w:rsid w:val="005E5F39"/>
    <w:rsid w:val="005E7106"/>
    <w:rsid w:val="005E7877"/>
    <w:rsid w:val="005F058B"/>
    <w:rsid w:val="005F1920"/>
    <w:rsid w:val="005F1CA0"/>
    <w:rsid w:val="005F35C9"/>
    <w:rsid w:val="005F3F69"/>
    <w:rsid w:val="005F6EB9"/>
    <w:rsid w:val="00600000"/>
    <w:rsid w:val="00601048"/>
    <w:rsid w:val="00603139"/>
    <w:rsid w:val="00607DF5"/>
    <w:rsid w:val="00612AA2"/>
    <w:rsid w:val="00613753"/>
    <w:rsid w:val="00615D67"/>
    <w:rsid w:val="00620170"/>
    <w:rsid w:val="006201FF"/>
    <w:rsid w:val="006205D7"/>
    <w:rsid w:val="00622D1A"/>
    <w:rsid w:val="00627BD8"/>
    <w:rsid w:val="00630842"/>
    <w:rsid w:val="00630A15"/>
    <w:rsid w:val="00633708"/>
    <w:rsid w:val="00636585"/>
    <w:rsid w:val="00641A3F"/>
    <w:rsid w:val="00642E6D"/>
    <w:rsid w:val="00644EB9"/>
    <w:rsid w:val="00647872"/>
    <w:rsid w:val="006478D9"/>
    <w:rsid w:val="0065234D"/>
    <w:rsid w:val="00652E27"/>
    <w:rsid w:val="006533E5"/>
    <w:rsid w:val="00653D2A"/>
    <w:rsid w:val="0065438C"/>
    <w:rsid w:val="00656A6F"/>
    <w:rsid w:val="0066237F"/>
    <w:rsid w:val="0066773F"/>
    <w:rsid w:val="006709AF"/>
    <w:rsid w:val="00671CA6"/>
    <w:rsid w:val="00676984"/>
    <w:rsid w:val="006771C5"/>
    <w:rsid w:val="00682946"/>
    <w:rsid w:val="00683F33"/>
    <w:rsid w:val="006862F9"/>
    <w:rsid w:val="00686A6B"/>
    <w:rsid w:val="00690688"/>
    <w:rsid w:val="00694A3D"/>
    <w:rsid w:val="00695348"/>
    <w:rsid w:val="006A1FC2"/>
    <w:rsid w:val="006A376F"/>
    <w:rsid w:val="006A6352"/>
    <w:rsid w:val="006A69B7"/>
    <w:rsid w:val="006B43C2"/>
    <w:rsid w:val="006C3D7E"/>
    <w:rsid w:val="006C648F"/>
    <w:rsid w:val="006D47EE"/>
    <w:rsid w:val="006D6EE0"/>
    <w:rsid w:val="006D7BE7"/>
    <w:rsid w:val="006E143E"/>
    <w:rsid w:val="006E1686"/>
    <w:rsid w:val="006E3348"/>
    <w:rsid w:val="006E3DDE"/>
    <w:rsid w:val="006E549D"/>
    <w:rsid w:val="006E6AE0"/>
    <w:rsid w:val="006F5205"/>
    <w:rsid w:val="006F63E6"/>
    <w:rsid w:val="006F7B0D"/>
    <w:rsid w:val="00701ACB"/>
    <w:rsid w:val="00702799"/>
    <w:rsid w:val="00704407"/>
    <w:rsid w:val="00706DF9"/>
    <w:rsid w:val="00711963"/>
    <w:rsid w:val="0071199C"/>
    <w:rsid w:val="00712634"/>
    <w:rsid w:val="007229CE"/>
    <w:rsid w:val="007245EA"/>
    <w:rsid w:val="0072533C"/>
    <w:rsid w:val="0073139A"/>
    <w:rsid w:val="007348B8"/>
    <w:rsid w:val="00735CF2"/>
    <w:rsid w:val="00736C85"/>
    <w:rsid w:val="00737AB0"/>
    <w:rsid w:val="00743291"/>
    <w:rsid w:val="00743785"/>
    <w:rsid w:val="007449E6"/>
    <w:rsid w:val="00744D3B"/>
    <w:rsid w:val="0074788D"/>
    <w:rsid w:val="00747AF0"/>
    <w:rsid w:val="00747F16"/>
    <w:rsid w:val="00754F53"/>
    <w:rsid w:val="00755011"/>
    <w:rsid w:val="007561EC"/>
    <w:rsid w:val="00756ECC"/>
    <w:rsid w:val="00760261"/>
    <w:rsid w:val="007623CD"/>
    <w:rsid w:val="00763CAC"/>
    <w:rsid w:val="00764515"/>
    <w:rsid w:val="00764813"/>
    <w:rsid w:val="00767716"/>
    <w:rsid w:val="007713EE"/>
    <w:rsid w:val="00771585"/>
    <w:rsid w:val="007755B2"/>
    <w:rsid w:val="00782013"/>
    <w:rsid w:val="00782B0A"/>
    <w:rsid w:val="00782C9B"/>
    <w:rsid w:val="007854CF"/>
    <w:rsid w:val="00786CDB"/>
    <w:rsid w:val="0078780A"/>
    <w:rsid w:val="00790546"/>
    <w:rsid w:val="00792876"/>
    <w:rsid w:val="00792943"/>
    <w:rsid w:val="00795417"/>
    <w:rsid w:val="00795E75"/>
    <w:rsid w:val="00797E6B"/>
    <w:rsid w:val="007A055B"/>
    <w:rsid w:val="007A1958"/>
    <w:rsid w:val="007A2691"/>
    <w:rsid w:val="007A2C0B"/>
    <w:rsid w:val="007A39D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75EF"/>
    <w:rsid w:val="007C799E"/>
    <w:rsid w:val="007D0E21"/>
    <w:rsid w:val="007D0EF8"/>
    <w:rsid w:val="007D36C0"/>
    <w:rsid w:val="007D4AD9"/>
    <w:rsid w:val="007D54D6"/>
    <w:rsid w:val="007D778C"/>
    <w:rsid w:val="007E47E4"/>
    <w:rsid w:val="007E6DC4"/>
    <w:rsid w:val="007F518D"/>
    <w:rsid w:val="007F60E7"/>
    <w:rsid w:val="007F68E8"/>
    <w:rsid w:val="008025E1"/>
    <w:rsid w:val="008042A1"/>
    <w:rsid w:val="00811E98"/>
    <w:rsid w:val="008127E6"/>
    <w:rsid w:val="00815027"/>
    <w:rsid w:val="00817E06"/>
    <w:rsid w:val="00820153"/>
    <w:rsid w:val="00825A2B"/>
    <w:rsid w:val="0082605C"/>
    <w:rsid w:val="008262C9"/>
    <w:rsid w:val="008300CD"/>
    <w:rsid w:val="00831AEB"/>
    <w:rsid w:val="00835A0B"/>
    <w:rsid w:val="00836982"/>
    <w:rsid w:val="00837C0A"/>
    <w:rsid w:val="0084004D"/>
    <w:rsid w:val="00841905"/>
    <w:rsid w:val="008422D9"/>
    <w:rsid w:val="00844632"/>
    <w:rsid w:val="00844B1A"/>
    <w:rsid w:val="00845FBF"/>
    <w:rsid w:val="00851FE7"/>
    <w:rsid w:val="008542B0"/>
    <w:rsid w:val="00854FAD"/>
    <w:rsid w:val="0085599B"/>
    <w:rsid w:val="00855A4D"/>
    <w:rsid w:val="00857B17"/>
    <w:rsid w:val="008614C7"/>
    <w:rsid w:val="00863542"/>
    <w:rsid w:val="00864C27"/>
    <w:rsid w:val="0086739E"/>
    <w:rsid w:val="0087392F"/>
    <w:rsid w:val="00875E03"/>
    <w:rsid w:val="00876CC1"/>
    <w:rsid w:val="00877BE5"/>
    <w:rsid w:val="00880F3A"/>
    <w:rsid w:val="0088168E"/>
    <w:rsid w:val="00881B52"/>
    <w:rsid w:val="00882259"/>
    <w:rsid w:val="00885BD4"/>
    <w:rsid w:val="00893658"/>
    <w:rsid w:val="00893A97"/>
    <w:rsid w:val="00893E11"/>
    <w:rsid w:val="00895A5C"/>
    <w:rsid w:val="008A0060"/>
    <w:rsid w:val="008A202A"/>
    <w:rsid w:val="008A20EB"/>
    <w:rsid w:val="008A4CD0"/>
    <w:rsid w:val="008A5453"/>
    <w:rsid w:val="008B1AB3"/>
    <w:rsid w:val="008B4B64"/>
    <w:rsid w:val="008B5545"/>
    <w:rsid w:val="008C1CD0"/>
    <w:rsid w:val="008C313E"/>
    <w:rsid w:val="008C4633"/>
    <w:rsid w:val="008C63C2"/>
    <w:rsid w:val="008C68C3"/>
    <w:rsid w:val="008C7200"/>
    <w:rsid w:val="008D0558"/>
    <w:rsid w:val="008D074E"/>
    <w:rsid w:val="008D51A5"/>
    <w:rsid w:val="008D6BDB"/>
    <w:rsid w:val="008D7718"/>
    <w:rsid w:val="008E0C51"/>
    <w:rsid w:val="008E5FA3"/>
    <w:rsid w:val="008E63F3"/>
    <w:rsid w:val="008E65A2"/>
    <w:rsid w:val="008F0721"/>
    <w:rsid w:val="008F08D4"/>
    <w:rsid w:val="008F3266"/>
    <w:rsid w:val="008F368F"/>
    <w:rsid w:val="008F5E04"/>
    <w:rsid w:val="008F7193"/>
    <w:rsid w:val="00900C60"/>
    <w:rsid w:val="00902593"/>
    <w:rsid w:val="00902FF4"/>
    <w:rsid w:val="009035E7"/>
    <w:rsid w:val="00904B51"/>
    <w:rsid w:val="00906471"/>
    <w:rsid w:val="00907255"/>
    <w:rsid w:val="00911E09"/>
    <w:rsid w:val="009141FE"/>
    <w:rsid w:val="00916C5A"/>
    <w:rsid w:val="0091763E"/>
    <w:rsid w:val="00917F57"/>
    <w:rsid w:val="009211CC"/>
    <w:rsid w:val="00921FF3"/>
    <w:rsid w:val="00922F5D"/>
    <w:rsid w:val="00923BBD"/>
    <w:rsid w:val="009278F5"/>
    <w:rsid w:val="00927C8E"/>
    <w:rsid w:val="00931FEE"/>
    <w:rsid w:val="00932E75"/>
    <w:rsid w:val="009340F5"/>
    <w:rsid w:val="00936309"/>
    <w:rsid w:val="00937950"/>
    <w:rsid w:val="00943E03"/>
    <w:rsid w:val="00953F93"/>
    <w:rsid w:val="009551D1"/>
    <w:rsid w:val="0096005C"/>
    <w:rsid w:val="009635C8"/>
    <w:rsid w:val="009647FE"/>
    <w:rsid w:val="00964CF9"/>
    <w:rsid w:val="009658AB"/>
    <w:rsid w:val="00965B37"/>
    <w:rsid w:val="0096714D"/>
    <w:rsid w:val="00971025"/>
    <w:rsid w:val="00974EDF"/>
    <w:rsid w:val="00974F7F"/>
    <w:rsid w:val="0097576C"/>
    <w:rsid w:val="0097631F"/>
    <w:rsid w:val="00980A94"/>
    <w:rsid w:val="00980AFD"/>
    <w:rsid w:val="0098388F"/>
    <w:rsid w:val="00986099"/>
    <w:rsid w:val="00986567"/>
    <w:rsid w:val="009909C0"/>
    <w:rsid w:val="009922FF"/>
    <w:rsid w:val="009923E1"/>
    <w:rsid w:val="00992D0F"/>
    <w:rsid w:val="009948BF"/>
    <w:rsid w:val="0099540F"/>
    <w:rsid w:val="009A4671"/>
    <w:rsid w:val="009A6D4E"/>
    <w:rsid w:val="009B1B47"/>
    <w:rsid w:val="009B4A5D"/>
    <w:rsid w:val="009B4F5D"/>
    <w:rsid w:val="009C4A19"/>
    <w:rsid w:val="009C7EDA"/>
    <w:rsid w:val="009D0F18"/>
    <w:rsid w:val="009D15C1"/>
    <w:rsid w:val="009D1774"/>
    <w:rsid w:val="009D68FF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A010F8"/>
    <w:rsid w:val="00A02217"/>
    <w:rsid w:val="00A02343"/>
    <w:rsid w:val="00A05150"/>
    <w:rsid w:val="00A053A7"/>
    <w:rsid w:val="00A069EC"/>
    <w:rsid w:val="00A079B0"/>
    <w:rsid w:val="00A10EEE"/>
    <w:rsid w:val="00A14659"/>
    <w:rsid w:val="00A1599E"/>
    <w:rsid w:val="00A207B6"/>
    <w:rsid w:val="00A2405D"/>
    <w:rsid w:val="00A25ABB"/>
    <w:rsid w:val="00A27672"/>
    <w:rsid w:val="00A3191B"/>
    <w:rsid w:val="00A34000"/>
    <w:rsid w:val="00A3463A"/>
    <w:rsid w:val="00A34B1F"/>
    <w:rsid w:val="00A373A6"/>
    <w:rsid w:val="00A40631"/>
    <w:rsid w:val="00A409E9"/>
    <w:rsid w:val="00A41A07"/>
    <w:rsid w:val="00A4429A"/>
    <w:rsid w:val="00A44E4D"/>
    <w:rsid w:val="00A45A0F"/>
    <w:rsid w:val="00A47A56"/>
    <w:rsid w:val="00A50C50"/>
    <w:rsid w:val="00A50EAE"/>
    <w:rsid w:val="00A53A93"/>
    <w:rsid w:val="00A53C44"/>
    <w:rsid w:val="00A56AB4"/>
    <w:rsid w:val="00A56C72"/>
    <w:rsid w:val="00A620BD"/>
    <w:rsid w:val="00A6373C"/>
    <w:rsid w:val="00A638D0"/>
    <w:rsid w:val="00A65D55"/>
    <w:rsid w:val="00A67CB6"/>
    <w:rsid w:val="00A70C95"/>
    <w:rsid w:val="00A70F0E"/>
    <w:rsid w:val="00A71D06"/>
    <w:rsid w:val="00A71F65"/>
    <w:rsid w:val="00A72A71"/>
    <w:rsid w:val="00A72B1D"/>
    <w:rsid w:val="00A73052"/>
    <w:rsid w:val="00A74B67"/>
    <w:rsid w:val="00A75F53"/>
    <w:rsid w:val="00A76799"/>
    <w:rsid w:val="00A85797"/>
    <w:rsid w:val="00A874C0"/>
    <w:rsid w:val="00A92112"/>
    <w:rsid w:val="00A93A6D"/>
    <w:rsid w:val="00A95D9B"/>
    <w:rsid w:val="00A95DB8"/>
    <w:rsid w:val="00A97CBA"/>
    <w:rsid w:val="00AA2F0D"/>
    <w:rsid w:val="00AA3C81"/>
    <w:rsid w:val="00AA57DD"/>
    <w:rsid w:val="00AA6042"/>
    <w:rsid w:val="00AA7172"/>
    <w:rsid w:val="00AB07EC"/>
    <w:rsid w:val="00AB2E38"/>
    <w:rsid w:val="00AB30B2"/>
    <w:rsid w:val="00AB3C1D"/>
    <w:rsid w:val="00AB4AAD"/>
    <w:rsid w:val="00AB68F8"/>
    <w:rsid w:val="00AC1340"/>
    <w:rsid w:val="00AC53C8"/>
    <w:rsid w:val="00AC6A32"/>
    <w:rsid w:val="00AD428B"/>
    <w:rsid w:val="00AD459F"/>
    <w:rsid w:val="00AD6E7D"/>
    <w:rsid w:val="00AE0469"/>
    <w:rsid w:val="00AE0698"/>
    <w:rsid w:val="00AE1418"/>
    <w:rsid w:val="00AE26DF"/>
    <w:rsid w:val="00AE62CD"/>
    <w:rsid w:val="00AE6DBA"/>
    <w:rsid w:val="00AF03B8"/>
    <w:rsid w:val="00AF136E"/>
    <w:rsid w:val="00AF7963"/>
    <w:rsid w:val="00B01714"/>
    <w:rsid w:val="00B01972"/>
    <w:rsid w:val="00B05D27"/>
    <w:rsid w:val="00B05D70"/>
    <w:rsid w:val="00B070D9"/>
    <w:rsid w:val="00B12979"/>
    <w:rsid w:val="00B13B9E"/>
    <w:rsid w:val="00B15564"/>
    <w:rsid w:val="00B23917"/>
    <w:rsid w:val="00B258D7"/>
    <w:rsid w:val="00B259B2"/>
    <w:rsid w:val="00B26987"/>
    <w:rsid w:val="00B273E3"/>
    <w:rsid w:val="00B30DED"/>
    <w:rsid w:val="00B33BA8"/>
    <w:rsid w:val="00B40790"/>
    <w:rsid w:val="00B41657"/>
    <w:rsid w:val="00B43C78"/>
    <w:rsid w:val="00B44F6F"/>
    <w:rsid w:val="00B45D0F"/>
    <w:rsid w:val="00B5108B"/>
    <w:rsid w:val="00B60E68"/>
    <w:rsid w:val="00B671B6"/>
    <w:rsid w:val="00B7067A"/>
    <w:rsid w:val="00B72ACC"/>
    <w:rsid w:val="00B7489C"/>
    <w:rsid w:val="00B74CB8"/>
    <w:rsid w:val="00B7741D"/>
    <w:rsid w:val="00B80E7D"/>
    <w:rsid w:val="00B8138A"/>
    <w:rsid w:val="00B8144D"/>
    <w:rsid w:val="00B839C5"/>
    <w:rsid w:val="00B84432"/>
    <w:rsid w:val="00B91BA9"/>
    <w:rsid w:val="00B925CB"/>
    <w:rsid w:val="00B92789"/>
    <w:rsid w:val="00B9405B"/>
    <w:rsid w:val="00B973CD"/>
    <w:rsid w:val="00BA14FD"/>
    <w:rsid w:val="00BA48F8"/>
    <w:rsid w:val="00BA4944"/>
    <w:rsid w:val="00BA654E"/>
    <w:rsid w:val="00BB5A81"/>
    <w:rsid w:val="00BC23E2"/>
    <w:rsid w:val="00BC42E1"/>
    <w:rsid w:val="00BC5173"/>
    <w:rsid w:val="00BC556F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1BE"/>
    <w:rsid w:val="00BE3614"/>
    <w:rsid w:val="00BE3E3D"/>
    <w:rsid w:val="00BE468E"/>
    <w:rsid w:val="00BE68E6"/>
    <w:rsid w:val="00BF5370"/>
    <w:rsid w:val="00BF6167"/>
    <w:rsid w:val="00C04977"/>
    <w:rsid w:val="00C05316"/>
    <w:rsid w:val="00C07B24"/>
    <w:rsid w:val="00C12469"/>
    <w:rsid w:val="00C124F4"/>
    <w:rsid w:val="00C16ED7"/>
    <w:rsid w:val="00C20A57"/>
    <w:rsid w:val="00C21971"/>
    <w:rsid w:val="00C24AD0"/>
    <w:rsid w:val="00C25D45"/>
    <w:rsid w:val="00C30122"/>
    <w:rsid w:val="00C30A48"/>
    <w:rsid w:val="00C30B44"/>
    <w:rsid w:val="00C3177D"/>
    <w:rsid w:val="00C32811"/>
    <w:rsid w:val="00C32A39"/>
    <w:rsid w:val="00C33617"/>
    <w:rsid w:val="00C34C84"/>
    <w:rsid w:val="00C3784E"/>
    <w:rsid w:val="00C40C49"/>
    <w:rsid w:val="00C41804"/>
    <w:rsid w:val="00C41D54"/>
    <w:rsid w:val="00C4331E"/>
    <w:rsid w:val="00C521B8"/>
    <w:rsid w:val="00C546E0"/>
    <w:rsid w:val="00C558E9"/>
    <w:rsid w:val="00C55DB3"/>
    <w:rsid w:val="00C57041"/>
    <w:rsid w:val="00C6115A"/>
    <w:rsid w:val="00C61196"/>
    <w:rsid w:val="00C629A5"/>
    <w:rsid w:val="00C64BED"/>
    <w:rsid w:val="00C66C85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5907"/>
    <w:rsid w:val="00C959E2"/>
    <w:rsid w:val="00C965F7"/>
    <w:rsid w:val="00C9698E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65E4"/>
    <w:rsid w:val="00CB7F6E"/>
    <w:rsid w:val="00CC2E6D"/>
    <w:rsid w:val="00CC3593"/>
    <w:rsid w:val="00CC3ECE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7D04"/>
    <w:rsid w:val="00CE2583"/>
    <w:rsid w:val="00CE5714"/>
    <w:rsid w:val="00CE77A0"/>
    <w:rsid w:val="00CE7A80"/>
    <w:rsid w:val="00CE7DE8"/>
    <w:rsid w:val="00CF040A"/>
    <w:rsid w:val="00CF3650"/>
    <w:rsid w:val="00CF5295"/>
    <w:rsid w:val="00CF663B"/>
    <w:rsid w:val="00CF703F"/>
    <w:rsid w:val="00CF7364"/>
    <w:rsid w:val="00CF7F60"/>
    <w:rsid w:val="00D0319D"/>
    <w:rsid w:val="00D04D8C"/>
    <w:rsid w:val="00D05657"/>
    <w:rsid w:val="00D100A6"/>
    <w:rsid w:val="00D10C59"/>
    <w:rsid w:val="00D114A2"/>
    <w:rsid w:val="00D12FAF"/>
    <w:rsid w:val="00D16B6A"/>
    <w:rsid w:val="00D173A7"/>
    <w:rsid w:val="00D204A9"/>
    <w:rsid w:val="00D20EEE"/>
    <w:rsid w:val="00D212A2"/>
    <w:rsid w:val="00D23C11"/>
    <w:rsid w:val="00D24820"/>
    <w:rsid w:val="00D26FBC"/>
    <w:rsid w:val="00D2734D"/>
    <w:rsid w:val="00D31661"/>
    <w:rsid w:val="00D3307A"/>
    <w:rsid w:val="00D353AD"/>
    <w:rsid w:val="00D35955"/>
    <w:rsid w:val="00D36228"/>
    <w:rsid w:val="00D41509"/>
    <w:rsid w:val="00D42D76"/>
    <w:rsid w:val="00D4325B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E1B"/>
    <w:rsid w:val="00D77BE6"/>
    <w:rsid w:val="00D80F8F"/>
    <w:rsid w:val="00D83E3A"/>
    <w:rsid w:val="00D86682"/>
    <w:rsid w:val="00D8799B"/>
    <w:rsid w:val="00D9119E"/>
    <w:rsid w:val="00D9329F"/>
    <w:rsid w:val="00D93B48"/>
    <w:rsid w:val="00DA0EC7"/>
    <w:rsid w:val="00DA3310"/>
    <w:rsid w:val="00DA3F5D"/>
    <w:rsid w:val="00DA6E80"/>
    <w:rsid w:val="00DA7140"/>
    <w:rsid w:val="00DB0536"/>
    <w:rsid w:val="00DB1F15"/>
    <w:rsid w:val="00DB33EE"/>
    <w:rsid w:val="00DB5801"/>
    <w:rsid w:val="00DB7447"/>
    <w:rsid w:val="00DC1E41"/>
    <w:rsid w:val="00DC53DD"/>
    <w:rsid w:val="00DD3CEF"/>
    <w:rsid w:val="00DD5E3A"/>
    <w:rsid w:val="00DE00F1"/>
    <w:rsid w:val="00DE0D78"/>
    <w:rsid w:val="00DE1CE2"/>
    <w:rsid w:val="00DE2732"/>
    <w:rsid w:val="00DE2B91"/>
    <w:rsid w:val="00DE35AA"/>
    <w:rsid w:val="00DE587A"/>
    <w:rsid w:val="00DF0CE7"/>
    <w:rsid w:val="00DF2DB4"/>
    <w:rsid w:val="00DF6057"/>
    <w:rsid w:val="00DF79AC"/>
    <w:rsid w:val="00DF7C62"/>
    <w:rsid w:val="00E00B1F"/>
    <w:rsid w:val="00E05328"/>
    <w:rsid w:val="00E127CD"/>
    <w:rsid w:val="00E14792"/>
    <w:rsid w:val="00E1586F"/>
    <w:rsid w:val="00E17086"/>
    <w:rsid w:val="00E21923"/>
    <w:rsid w:val="00E24531"/>
    <w:rsid w:val="00E30F90"/>
    <w:rsid w:val="00E3222E"/>
    <w:rsid w:val="00E33773"/>
    <w:rsid w:val="00E33BE8"/>
    <w:rsid w:val="00E350E5"/>
    <w:rsid w:val="00E4032E"/>
    <w:rsid w:val="00E44C23"/>
    <w:rsid w:val="00E45A44"/>
    <w:rsid w:val="00E45CC4"/>
    <w:rsid w:val="00E46AE7"/>
    <w:rsid w:val="00E47351"/>
    <w:rsid w:val="00E50952"/>
    <w:rsid w:val="00E5409B"/>
    <w:rsid w:val="00E54795"/>
    <w:rsid w:val="00E5638F"/>
    <w:rsid w:val="00E63D33"/>
    <w:rsid w:val="00E64DE9"/>
    <w:rsid w:val="00E659EB"/>
    <w:rsid w:val="00E65C1F"/>
    <w:rsid w:val="00E67138"/>
    <w:rsid w:val="00E76F4D"/>
    <w:rsid w:val="00E77FDE"/>
    <w:rsid w:val="00E8314B"/>
    <w:rsid w:val="00E844C5"/>
    <w:rsid w:val="00E86248"/>
    <w:rsid w:val="00E90011"/>
    <w:rsid w:val="00E923A5"/>
    <w:rsid w:val="00E93F27"/>
    <w:rsid w:val="00E94E86"/>
    <w:rsid w:val="00E958DA"/>
    <w:rsid w:val="00E95BCF"/>
    <w:rsid w:val="00E967D2"/>
    <w:rsid w:val="00E96D54"/>
    <w:rsid w:val="00E97D44"/>
    <w:rsid w:val="00EA2056"/>
    <w:rsid w:val="00EA47CA"/>
    <w:rsid w:val="00EB09A3"/>
    <w:rsid w:val="00EB2986"/>
    <w:rsid w:val="00EB41AA"/>
    <w:rsid w:val="00EB5E6C"/>
    <w:rsid w:val="00EB5EE9"/>
    <w:rsid w:val="00EB7BA9"/>
    <w:rsid w:val="00EC0AA3"/>
    <w:rsid w:val="00EC220D"/>
    <w:rsid w:val="00EC39C7"/>
    <w:rsid w:val="00EC5974"/>
    <w:rsid w:val="00EC6974"/>
    <w:rsid w:val="00EC6E8D"/>
    <w:rsid w:val="00ED327F"/>
    <w:rsid w:val="00EE0B72"/>
    <w:rsid w:val="00EE30AC"/>
    <w:rsid w:val="00EE3B28"/>
    <w:rsid w:val="00EE751D"/>
    <w:rsid w:val="00EF226A"/>
    <w:rsid w:val="00EF3E86"/>
    <w:rsid w:val="00EF737F"/>
    <w:rsid w:val="00EF7756"/>
    <w:rsid w:val="00EF78D2"/>
    <w:rsid w:val="00F03B2E"/>
    <w:rsid w:val="00F04CDD"/>
    <w:rsid w:val="00F0729D"/>
    <w:rsid w:val="00F075E4"/>
    <w:rsid w:val="00F109B3"/>
    <w:rsid w:val="00F16899"/>
    <w:rsid w:val="00F20672"/>
    <w:rsid w:val="00F22AE7"/>
    <w:rsid w:val="00F238C0"/>
    <w:rsid w:val="00F25090"/>
    <w:rsid w:val="00F302FB"/>
    <w:rsid w:val="00F30B27"/>
    <w:rsid w:val="00F3108E"/>
    <w:rsid w:val="00F31AE4"/>
    <w:rsid w:val="00F31C12"/>
    <w:rsid w:val="00F32063"/>
    <w:rsid w:val="00F33597"/>
    <w:rsid w:val="00F33A93"/>
    <w:rsid w:val="00F35593"/>
    <w:rsid w:val="00F377E5"/>
    <w:rsid w:val="00F37A60"/>
    <w:rsid w:val="00F401A4"/>
    <w:rsid w:val="00F458AB"/>
    <w:rsid w:val="00F45B5A"/>
    <w:rsid w:val="00F509CB"/>
    <w:rsid w:val="00F5256B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1404"/>
    <w:rsid w:val="00F917A0"/>
    <w:rsid w:val="00F91847"/>
    <w:rsid w:val="00F92C24"/>
    <w:rsid w:val="00F94FA5"/>
    <w:rsid w:val="00FA2AE2"/>
    <w:rsid w:val="00FA2F76"/>
    <w:rsid w:val="00FA50CD"/>
    <w:rsid w:val="00FA7815"/>
    <w:rsid w:val="00FA79D3"/>
    <w:rsid w:val="00FB0CE0"/>
    <w:rsid w:val="00FB0EC4"/>
    <w:rsid w:val="00FB3541"/>
    <w:rsid w:val="00FB591A"/>
    <w:rsid w:val="00FC1CEC"/>
    <w:rsid w:val="00FC2E77"/>
    <w:rsid w:val="00FC300F"/>
    <w:rsid w:val="00FC5645"/>
    <w:rsid w:val="00FC6AE2"/>
    <w:rsid w:val="00FC7F91"/>
    <w:rsid w:val="00FD1977"/>
    <w:rsid w:val="00FD224C"/>
    <w:rsid w:val="00FD46BE"/>
    <w:rsid w:val="00FD581D"/>
    <w:rsid w:val="00FD6327"/>
    <w:rsid w:val="00FE3CE5"/>
    <w:rsid w:val="00FE3D9C"/>
    <w:rsid w:val="00FE47E7"/>
    <w:rsid w:val="00FE68E5"/>
    <w:rsid w:val="00FE6DAC"/>
    <w:rsid w:val="00FE7AD5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7521"/>
    <o:shapelayout v:ext="edit">
      <o:idmap v:ext="edit" data="1"/>
    </o:shapelayout>
  </w:shapeDefaults>
  <w:decimalSymbol w:val=","/>
  <w:listSeparator w:val=";"/>
  <w14:docId w14:val="11143965"/>
  <w15:docId w15:val="{541D7C2C-2AD7-406B-A4F5-46FB6B83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Rubrik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Rubrik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Rubrik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Rubrik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Rubrik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Rubrik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paragraph" w:styleId="Brd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rd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Punktlista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a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ngtext">
    <w:name w:val="Balloon Text"/>
    <w:basedOn w:val="Normal"/>
    <w:link w:val="Ballong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ngtextChar">
    <w:name w:val="Ballongtext Char"/>
    <w:link w:val="Ballongtext"/>
    <w:rsid w:val="000F3AD3"/>
    <w:rPr>
      <w:rFonts w:ascii="Tahoma" w:hAnsi="Tahoma" w:cs="Tahoma"/>
      <w:noProof/>
      <w:sz w:val="16"/>
      <w:szCs w:val="16"/>
    </w:rPr>
  </w:style>
  <w:style w:type="table" w:styleId="Tabellrutnt">
    <w:name w:val="Table Grid"/>
    <w:basedOn w:val="Normaltabel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sreferens">
    <w:name w:val="annotation reference"/>
    <w:basedOn w:val="Standardstycketeckensnitt"/>
    <w:unhideWhenUsed/>
    <w:rsid w:val="00835A0B"/>
    <w:rPr>
      <w:sz w:val="16"/>
      <w:szCs w:val="16"/>
    </w:rPr>
  </w:style>
  <w:style w:type="paragraph" w:styleId="Kommentarer">
    <w:name w:val="annotation text"/>
    <w:basedOn w:val="Normal"/>
    <w:link w:val="KommentarerChar"/>
    <w:unhideWhenUsed/>
    <w:rsid w:val="00835A0B"/>
    <w:rPr>
      <w:sz w:val="20"/>
    </w:rPr>
  </w:style>
  <w:style w:type="character" w:customStyle="1" w:styleId="KommentarerChar">
    <w:name w:val="Kommentarer Char"/>
    <w:basedOn w:val="Standardstycketeckensnitt"/>
    <w:link w:val="Kommentarer"/>
    <w:rsid w:val="00835A0B"/>
    <w:rPr>
      <w:rFonts w:ascii="Arial" w:hAnsi="Arial"/>
      <w:noProof/>
    </w:rPr>
  </w:style>
  <w:style w:type="paragraph" w:styleId="Kommentarsmne">
    <w:name w:val="annotation subject"/>
    <w:basedOn w:val="Kommentarer"/>
    <w:next w:val="Kommentarer"/>
    <w:link w:val="KommentarsmneChar"/>
    <w:semiHidden/>
    <w:unhideWhenUsed/>
    <w:rsid w:val="00835A0B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835A0B"/>
    <w:rPr>
      <w:rFonts w:ascii="Arial" w:hAnsi="Arial"/>
      <w:b/>
      <w:bCs/>
      <w:noProof/>
    </w:rPr>
  </w:style>
  <w:style w:type="paragraph" w:styleId="Revision">
    <w:name w:val="Revision"/>
    <w:hidden/>
    <w:uiPriority w:val="99"/>
    <w:semiHidden/>
    <w:rsid w:val="0098388F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6EACA-77F5-4C40-9412-FBE56ACB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1119</Words>
  <Characters>7163</Characters>
  <Application>Microsoft Office Word</Application>
  <DocSecurity>0</DocSecurity>
  <Lines>59</Lines>
  <Paragraphs>16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Driftkortsreferens LB12</vt:lpstr>
      <vt:lpstr>Driftkortsreferens LB12</vt:lpstr>
    </vt:vector>
  </TitlesOfParts>
  <Company>TM Konsult AB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LB12</dc:title>
  <dc:creator>Christer.Berg@tm.nu</dc:creator>
  <cp:keywords>Exempelskolan</cp:keywords>
  <cp:lastModifiedBy>Hedin, Albin</cp:lastModifiedBy>
  <cp:revision>63</cp:revision>
  <cp:lastPrinted>2022-11-02T14:43:00Z</cp:lastPrinted>
  <dcterms:created xsi:type="dcterms:W3CDTF">2019-01-22T08:28:00Z</dcterms:created>
  <dcterms:modified xsi:type="dcterms:W3CDTF">2023-05-17T08:25:00Z</dcterms:modified>
</cp:coreProperties>
</file>